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4767B" w14:textId="43881418" w:rsidR="000730ED" w:rsidRPr="00300F64" w:rsidRDefault="000730ED" w:rsidP="000730ED">
      <w:pPr>
        <w:widowControl w:val="0"/>
        <w:tabs>
          <w:tab w:val="right" w:pos="9923"/>
        </w:tabs>
        <w:spacing w:after="0"/>
        <w:rPr>
          <w:rFonts w:ascii="Arial" w:hAnsi="Arial"/>
          <w:b/>
          <w:sz w:val="24"/>
          <w:szCs w:val="24"/>
          <w:lang w:val="de-DE"/>
        </w:rPr>
      </w:pPr>
      <w:bookmarkStart w:id="0" w:name="_Hlk37418177"/>
      <w:r>
        <w:rPr>
          <w:rFonts w:ascii="Arial" w:hAnsi="Arial"/>
          <w:b/>
          <w:sz w:val="24"/>
          <w:szCs w:val="24"/>
        </w:rPr>
        <w:t>3GPP TSG RAN WG1 #122bis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1-25</w:t>
      </w:r>
      <w:r w:rsidRPr="00C408ED">
        <w:rPr>
          <w:rFonts w:ascii="Arial" w:hAnsi="Arial"/>
          <w:b/>
          <w:sz w:val="24"/>
          <w:szCs w:val="24"/>
        </w:rPr>
        <w:t>0</w:t>
      </w:r>
      <w:r w:rsidR="00EA7D0C">
        <w:rPr>
          <w:rFonts w:ascii="Arial" w:hAnsi="Arial"/>
          <w:b/>
          <w:sz w:val="24"/>
          <w:szCs w:val="24"/>
        </w:rPr>
        <w:t>7463</w:t>
      </w:r>
    </w:p>
    <w:bookmarkEnd w:id="0"/>
    <w:p w14:paraId="6AC24AEF" w14:textId="77777777" w:rsidR="000730ED" w:rsidRPr="001C137A" w:rsidRDefault="000730ED" w:rsidP="000730ED">
      <w:pPr>
        <w:widowControl w:val="0"/>
        <w:spacing w:after="0"/>
        <w:rPr>
          <w:rFonts w:ascii="Arial" w:hAnsi="Arial"/>
          <w:b/>
          <w:bCs/>
          <w:sz w:val="24"/>
          <w:szCs w:val="24"/>
          <w:lang w:val="de-DE"/>
        </w:rPr>
      </w:pPr>
      <w:r w:rsidRPr="001C137A">
        <w:rPr>
          <w:rFonts w:ascii="Arial" w:hAnsi="Arial"/>
          <w:b/>
          <w:bCs/>
          <w:sz w:val="24"/>
          <w:szCs w:val="24"/>
          <w:lang w:val="de-DE"/>
        </w:rPr>
        <w:t>Prague, Czech, Oct 13th – 17th, 2025</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545573D3"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B62BED">
        <w:rPr>
          <w:rFonts w:ascii="Arial" w:hAnsi="Arial" w:cs="Arial"/>
          <w:b/>
          <w:sz w:val="24"/>
          <w:szCs w:val="24"/>
        </w:rPr>
        <w:t xml:space="preserve">Views on </w:t>
      </w:r>
      <w:proofErr w:type="spellStart"/>
      <w:r w:rsidR="00F85EA2">
        <w:rPr>
          <w:rFonts w:ascii="Arial" w:hAnsi="Arial" w:cs="Arial"/>
          <w:b/>
          <w:sz w:val="24"/>
          <w:szCs w:val="24"/>
        </w:rPr>
        <w:t>AIoT</w:t>
      </w:r>
      <w:proofErr w:type="spellEnd"/>
      <w:r w:rsidR="00F85EA2">
        <w:rPr>
          <w:rFonts w:ascii="Arial" w:hAnsi="Arial" w:cs="Arial"/>
          <w:b/>
          <w:sz w:val="24"/>
          <w:szCs w:val="24"/>
        </w:rPr>
        <w:t xml:space="preserve"> </w:t>
      </w:r>
      <w:r w:rsidR="00CD10C1">
        <w:rPr>
          <w:rFonts w:ascii="Arial" w:hAnsi="Arial" w:cs="Arial"/>
          <w:b/>
          <w:sz w:val="24"/>
          <w:szCs w:val="24"/>
        </w:rPr>
        <w:t xml:space="preserve">outdoor for </w:t>
      </w:r>
      <w:r w:rsidR="00F85EA2">
        <w:rPr>
          <w:rFonts w:ascii="Arial" w:hAnsi="Arial" w:cs="Arial"/>
          <w:b/>
          <w:sz w:val="24"/>
          <w:szCs w:val="24"/>
        </w:rPr>
        <w:t>active devices</w:t>
      </w:r>
    </w:p>
    <w:p w14:paraId="529C67FA" w14:textId="7FED6D0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FA5C63">
        <w:rPr>
          <w:rFonts w:ascii="Arial" w:eastAsia="MS Mincho" w:hAnsi="Arial" w:cs="Arial"/>
          <w:b/>
          <w:sz w:val="24"/>
          <w:szCs w:val="24"/>
        </w:rPr>
        <w:t>0.3.2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52E35396" w:rsidR="005001F2" w:rsidRDefault="00CD4FFB" w:rsidP="00CD4FFB">
      <w:pPr>
        <w:spacing w:after="120"/>
        <w:ind w:right="-96"/>
        <w:jc w:val="both"/>
        <w:rPr>
          <w:lang w:val="en-US" w:eastAsia="ja-JP"/>
        </w:rPr>
      </w:pPr>
      <w:bookmarkStart w:id="1" w:name="_Hlk525462591"/>
      <w:r>
        <w:rPr>
          <w:lang w:val="en-US" w:eastAsia="ja-JP"/>
        </w:rPr>
        <w:t xml:space="preserve">During RAN#108 a new study item on </w:t>
      </w:r>
      <w:proofErr w:type="spellStart"/>
      <w:r w:rsidR="00E71CE9">
        <w:rPr>
          <w:lang w:val="en-US" w:eastAsia="ja-JP"/>
        </w:rPr>
        <w:t>AIoT</w:t>
      </w:r>
      <w:proofErr w:type="spellEnd"/>
      <w:r>
        <w:rPr>
          <w:lang w:val="en-US" w:eastAsia="ja-JP"/>
        </w:rPr>
        <w:t xml:space="preserve"> was approved [1]</w:t>
      </w:r>
      <w:r w:rsidR="00E71CE9">
        <w:rPr>
          <w:lang w:val="en-US" w:eastAsia="ja-JP"/>
        </w:rPr>
        <w:t xml:space="preserve"> for Rel-20 enhancements</w:t>
      </w:r>
      <w:r w:rsidR="00E1348E">
        <w:rPr>
          <w:lang w:val="en-US" w:eastAsia="ja-JP"/>
        </w:rPr>
        <w:t xml:space="preserve">. This contribution discussed our initial views on the </w:t>
      </w:r>
      <w:r w:rsidR="00E71CE9">
        <w:rPr>
          <w:lang w:val="en-US" w:eastAsia="ja-JP"/>
        </w:rPr>
        <w:t xml:space="preserve">study of active devices in </w:t>
      </w:r>
      <w:proofErr w:type="spellStart"/>
      <w:r w:rsidR="00E71CE9">
        <w:rPr>
          <w:lang w:val="en-US" w:eastAsia="ja-JP"/>
        </w:rPr>
        <w:t>AIoT</w:t>
      </w:r>
      <w:proofErr w:type="spellEnd"/>
      <w:r w:rsidR="00E71CE9">
        <w:rPr>
          <w:lang w:val="en-US" w:eastAsia="ja-JP"/>
        </w:rPr>
        <w:t>, the</w:t>
      </w:r>
      <w:r w:rsidR="005001F2">
        <w:rPr>
          <w:lang w:val="en-US" w:eastAsia="ja-JP"/>
        </w:rPr>
        <w:t xml:space="preserve"> relevant SID objective</w:t>
      </w:r>
      <w:r w:rsidR="00E71CE9">
        <w:rPr>
          <w:lang w:val="en-US" w:eastAsia="ja-JP"/>
        </w:rPr>
        <w:t xml:space="preserve"> is</w:t>
      </w:r>
      <w:r w:rsidR="005001F2">
        <w:rPr>
          <w:lang w:val="en-US" w:eastAsia="ja-JP"/>
        </w:rPr>
        <w:t xml:space="preserve">: </w:t>
      </w:r>
    </w:p>
    <w:p w14:paraId="06FB1145" w14:textId="77777777" w:rsidR="00244807" w:rsidRPr="00244807" w:rsidRDefault="00244807" w:rsidP="00244807">
      <w:pPr>
        <w:numPr>
          <w:ilvl w:val="0"/>
          <w:numId w:val="26"/>
        </w:numPr>
        <w:spacing w:after="120"/>
        <w:ind w:right="-96"/>
        <w:jc w:val="both"/>
        <w:rPr>
          <w:lang w:val="en-US" w:eastAsia="ja-JP"/>
        </w:rPr>
      </w:pPr>
      <w:r w:rsidRPr="00244807">
        <w:rPr>
          <w:lang w:val="en-US" w:eastAsia="ja-JP"/>
        </w:rPr>
        <w:t>Study necessary and feasible changes to the Rel-19 A-IoT specifications to support A-IoT in outdoor scenarios under the following conditions [RAN1-led]:</w:t>
      </w:r>
    </w:p>
    <w:p w14:paraId="68D22D93"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Deployment scenario 4 with topology 1 with no external carrier wave.</w:t>
      </w:r>
    </w:p>
    <w:p w14:paraId="622B525E" w14:textId="77777777" w:rsidR="00244807" w:rsidRPr="00244807" w:rsidRDefault="00244807" w:rsidP="00244807">
      <w:pPr>
        <w:numPr>
          <w:ilvl w:val="0"/>
          <w:numId w:val="25"/>
        </w:numPr>
        <w:spacing w:after="120"/>
        <w:ind w:right="-96"/>
        <w:jc w:val="both"/>
        <w:rPr>
          <w:lang w:val="en-US" w:eastAsia="ja-JP"/>
        </w:rPr>
      </w:pPr>
      <w:r w:rsidRPr="00244807">
        <w:rPr>
          <w:highlight w:val="yellow"/>
          <w:lang w:val="en-US" w:eastAsia="ja-JP"/>
        </w:rPr>
        <w:t>Traffic types DO-DTT, DT, DO-A</w:t>
      </w:r>
      <w:r w:rsidRPr="00244807">
        <w:rPr>
          <w:lang w:val="en-US" w:eastAsia="ja-JP"/>
        </w:rPr>
        <w:t>.</w:t>
      </w:r>
    </w:p>
    <w:p w14:paraId="3303C48E" w14:textId="77777777" w:rsidR="00244807" w:rsidRPr="00244807" w:rsidRDefault="00244807" w:rsidP="00244807">
      <w:pPr>
        <w:numPr>
          <w:ilvl w:val="0"/>
          <w:numId w:val="25"/>
        </w:numPr>
        <w:spacing w:after="120"/>
        <w:ind w:right="-96"/>
        <w:jc w:val="both"/>
        <w:rPr>
          <w:lang w:val="en-US" w:eastAsia="ja-JP"/>
        </w:rPr>
      </w:pPr>
      <w:proofErr w:type="gramStart"/>
      <w:r w:rsidRPr="00244807">
        <w:rPr>
          <w:lang w:val="en-US" w:eastAsia="ja-JP"/>
        </w:rPr>
        <w:t>Representative</w:t>
      </w:r>
      <w:proofErr w:type="gramEnd"/>
      <w:r w:rsidRPr="00244807">
        <w:rPr>
          <w:lang w:val="en-US" w:eastAsia="ja-JP"/>
        </w:rPr>
        <w:t xml:space="preserve"> use cases rUC5 (outdoor inventory), rUC6 (outdoor sensor), and rUC8 (outdoor command).</w:t>
      </w:r>
    </w:p>
    <w:p w14:paraId="32983E59"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 xml:space="preserve">Assumption that A-IoT BS readers are deployed on the same sites as existing outdoor NR </w:t>
      </w:r>
      <w:proofErr w:type="gramStart"/>
      <w:r w:rsidRPr="00244807">
        <w:rPr>
          <w:lang w:val="en-US" w:eastAsia="ja-JP"/>
        </w:rPr>
        <w:t>macro BSs</w:t>
      </w:r>
      <w:proofErr w:type="gramEnd"/>
      <w:r w:rsidRPr="00244807">
        <w:rPr>
          <w:lang w:val="en-US" w:eastAsia="ja-JP"/>
        </w:rPr>
        <w:t>.</w:t>
      </w:r>
    </w:p>
    <w:p w14:paraId="159CB01B"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FR1 licensed spectrum in FDD in-band to NR and in standalone bands, with R2D in DL spectrum and D2R in UL spectrum.</w:t>
      </w:r>
    </w:p>
    <w:p w14:paraId="371CB222"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Assumption of the same air interface for Device 2b and Device C.</w:t>
      </w:r>
    </w:p>
    <w:p w14:paraId="62EA9046" w14:textId="77777777" w:rsidR="00244807" w:rsidRPr="00244807" w:rsidRDefault="00244807" w:rsidP="00244807">
      <w:pPr>
        <w:numPr>
          <w:ilvl w:val="1"/>
          <w:numId w:val="25"/>
        </w:numPr>
        <w:spacing w:after="120"/>
        <w:ind w:right="-96"/>
        <w:jc w:val="both"/>
        <w:rPr>
          <w:highlight w:val="yellow"/>
          <w:lang w:val="en-US" w:eastAsia="ja-JP"/>
        </w:rPr>
      </w:pPr>
      <w:bookmarkStart w:id="2" w:name="_Hlk200381346"/>
      <w:proofErr w:type="gramStart"/>
      <w:r w:rsidRPr="00244807">
        <w:rPr>
          <w:highlight w:val="yellow"/>
          <w:lang w:val="en-US" w:eastAsia="ja-JP"/>
        </w:rPr>
        <w:t>Take into account</w:t>
      </w:r>
      <w:proofErr w:type="gramEnd"/>
      <w:r w:rsidRPr="00244807">
        <w:rPr>
          <w:highlight w:val="yellow"/>
          <w:lang w:val="en-US" w:eastAsia="ja-JP"/>
        </w:rPr>
        <w:t xml:space="preserve"> the aspects reported in Clause 6.10 “DO-A assessment” and Clause 6.1.1.7 “CFO calibration signal for device 2b” of TR 38.769</w:t>
      </w:r>
      <w:bookmarkEnd w:id="2"/>
    </w:p>
    <w:p w14:paraId="5BADCA09" w14:textId="77777777" w:rsidR="00244807" w:rsidRPr="00244807" w:rsidRDefault="00244807" w:rsidP="00244807">
      <w:pPr>
        <w:numPr>
          <w:ilvl w:val="0"/>
          <w:numId w:val="25"/>
        </w:numPr>
        <w:spacing w:after="120"/>
        <w:ind w:right="-96"/>
        <w:jc w:val="both"/>
        <w:rPr>
          <w:lang w:val="en-US" w:eastAsia="ja-JP"/>
        </w:rPr>
      </w:pPr>
      <w:r w:rsidRPr="00244807">
        <w:rPr>
          <w:lang w:val="en-US" w:eastAsia="ja-JP"/>
        </w:rPr>
        <w:t>Positioning for outdoor scenarios is under objective 2.</w:t>
      </w:r>
    </w:p>
    <w:p w14:paraId="7907F0FB" w14:textId="77777777" w:rsidR="00244807" w:rsidRDefault="00244807" w:rsidP="00CD4FFB">
      <w:pPr>
        <w:spacing w:after="120"/>
        <w:ind w:right="-96"/>
        <w:jc w:val="both"/>
        <w:rPr>
          <w:lang w:val="en-US" w:eastAsia="ja-JP"/>
        </w:rPr>
      </w:pPr>
    </w:p>
    <w:p w14:paraId="1B03CBDC" w14:textId="77777777" w:rsidR="00DC4812" w:rsidRPr="00DC4812" w:rsidRDefault="00DC4812" w:rsidP="00DC4812">
      <w:pPr>
        <w:spacing w:after="120"/>
        <w:ind w:right="-96"/>
        <w:jc w:val="both"/>
        <w:rPr>
          <w:b/>
          <w:bCs/>
          <w:u w:val="single"/>
          <w:lang w:val="en-US" w:eastAsia="ja-JP"/>
        </w:rPr>
      </w:pPr>
      <w:r w:rsidRPr="00DC4812">
        <w:rPr>
          <w:b/>
          <w:bCs/>
          <w:u w:val="single"/>
          <w:lang w:val="en-US" w:eastAsia="ja-JP"/>
        </w:rPr>
        <w:t>RAN1-led</w:t>
      </w:r>
    </w:p>
    <w:p w14:paraId="7BB06766" w14:textId="77777777" w:rsidR="00DC4812" w:rsidRPr="00DC4812" w:rsidRDefault="00DC4812" w:rsidP="00DC4812">
      <w:pPr>
        <w:numPr>
          <w:ilvl w:val="0"/>
          <w:numId w:val="25"/>
        </w:numPr>
        <w:spacing w:after="120"/>
        <w:ind w:right="-96"/>
        <w:jc w:val="both"/>
        <w:rPr>
          <w:lang w:val="en-US" w:eastAsia="ja-JP"/>
        </w:rPr>
      </w:pPr>
      <w:r w:rsidRPr="00DC4812">
        <w:rPr>
          <w:lang w:val="en-US" w:eastAsia="ja-JP"/>
        </w:rPr>
        <w:t>Study necessary and feasible changes to the Rel-19 air interface to support the above scenarios</w:t>
      </w:r>
    </w:p>
    <w:p w14:paraId="397BA1E6" w14:textId="77777777" w:rsidR="00DC4812" w:rsidRPr="00DC4812" w:rsidRDefault="00DC4812" w:rsidP="00DC4812">
      <w:pPr>
        <w:numPr>
          <w:ilvl w:val="1"/>
          <w:numId w:val="25"/>
        </w:numPr>
        <w:spacing w:after="120"/>
        <w:ind w:right="-96"/>
        <w:jc w:val="both"/>
        <w:rPr>
          <w:lang w:val="en-US" w:eastAsia="ja-JP"/>
        </w:rPr>
      </w:pPr>
      <w:r w:rsidRPr="00DC4812">
        <w:rPr>
          <w:lang w:val="en-US" w:eastAsia="ja-JP"/>
        </w:rPr>
        <w:t xml:space="preserve">Air interface for device 2b/C studied for </w:t>
      </w:r>
      <w:proofErr w:type="gramStart"/>
      <w:r w:rsidRPr="00DC4812">
        <w:rPr>
          <w:lang w:val="en-US" w:eastAsia="ja-JP"/>
        </w:rPr>
        <w:t>outdoor</w:t>
      </w:r>
      <w:proofErr w:type="gramEnd"/>
      <w:r w:rsidRPr="00DC4812">
        <w:rPr>
          <w:lang w:val="en-US" w:eastAsia="ja-JP"/>
        </w:rPr>
        <w:t xml:space="preserve"> will be reused for supporting device 2b/C in indoor scenarios</w:t>
      </w:r>
    </w:p>
    <w:p w14:paraId="56FED97B" w14:textId="77777777" w:rsidR="00DC4812" w:rsidRPr="00DC4812" w:rsidRDefault="00DC4812" w:rsidP="00DC4812">
      <w:pPr>
        <w:numPr>
          <w:ilvl w:val="0"/>
          <w:numId w:val="25"/>
        </w:numPr>
        <w:spacing w:after="120"/>
        <w:ind w:right="-96"/>
        <w:jc w:val="both"/>
        <w:rPr>
          <w:highlight w:val="yellow"/>
          <w:lang w:val="en-US" w:eastAsia="ja-JP"/>
        </w:rPr>
      </w:pPr>
      <w:r w:rsidRPr="00DC4812">
        <w:rPr>
          <w:highlight w:val="yellow"/>
          <w:lang w:val="en-US" w:eastAsia="ja-JP"/>
        </w:rPr>
        <w:t>Study applicability and necessity of Device 2b and Device C to the above scenarios, assuming similar device architectures for Device 2b and Device C.</w:t>
      </w:r>
    </w:p>
    <w:p w14:paraId="09EA373A" w14:textId="77777777" w:rsidR="00DC4812" w:rsidRPr="00DC4812" w:rsidRDefault="00DC4812" w:rsidP="00DC4812">
      <w:pPr>
        <w:numPr>
          <w:ilvl w:val="0"/>
          <w:numId w:val="25"/>
        </w:numPr>
        <w:spacing w:after="120"/>
        <w:ind w:right="-96"/>
        <w:jc w:val="both"/>
        <w:rPr>
          <w:lang w:val="en-US" w:eastAsia="ja-JP"/>
        </w:rPr>
      </w:pPr>
      <w:r w:rsidRPr="00DC4812">
        <w:rPr>
          <w:lang w:val="en-US" w:eastAsia="ja-JP"/>
        </w:rPr>
        <w:t>While providing clear differentiation with existing 3GPP LPWA IoT technology and the features of 6G relevant to IoT, study outcomes should include achievable cell edge data rate assuming</w:t>
      </w:r>
    </w:p>
    <w:p w14:paraId="795562FD" w14:textId="77777777" w:rsidR="00DC4812" w:rsidRPr="00DC4812" w:rsidRDefault="00DC4812" w:rsidP="00DC4812">
      <w:pPr>
        <w:numPr>
          <w:ilvl w:val="1"/>
          <w:numId w:val="25"/>
        </w:numPr>
        <w:spacing w:after="120"/>
        <w:ind w:right="-96"/>
        <w:jc w:val="both"/>
        <w:rPr>
          <w:lang w:val="en-US" w:eastAsia="ja-JP"/>
        </w:rPr>
      </w:pPr>
      <w:r w:rsidRPr="00DC4812">
        <w:rPr>
          <w:lang w:val="en-US" w:eastAsia="ja-JP"/>
        </w:rPr>
        <w:t>Maximum distance between Reader and Device of 50-500 m</w:t>
      </w:r>
    </w:p>
    <w:p w14:paraId="5BC38995" w14:textId="77777777" w:rsidR="00DC4812" w:rsidRPr="00DC4812" w:rsidRDefault="00DC4812" w:rsidP="00DC4812">
      <w:pPr>
        <w:numPr>
          <w:ilvl w:val="1"/>
          <w:numId w:val="25"/>
        </w:numPr>
        <w:spacing w:after="120"/>
        <w:ind w:right="-96"/>
        <w:jc w:val="both"/>
        <w:rPr>
          <w:lang w:val="en-US" w:eastAsia="ja-JP"/>
        </w:rPr>
      </w:pPr>
      <w:proofErr w:type="gramStart"/>
      <w:r w:rsidRPr="00DC4812">
        <w:rPr>
          <w:lang w:val="en-US" w:eastAsia="ja-JP"/>
        </w:rPr>
        <w:t>Maximum</w:t>
      </w:r>
      <w:proofErr w:type="gramEnd"/>
      <w:r w:rsidRPr="00DC4812">
        <w:rPr>
          <w:lang w:val="en-US" w:eastAsia="ja-JP"/>
        </w:rPr>
        <w:t xml:space="preserve"> transmit power between -3 dBm and +5 dBm for device C</w:t>
      </w:r>
    </w:p>
    <w:p w14:paraId="7781F4C3" w14:textId="77777777" w:rsidR="00DC4812" w:rsidRPr="00DC4812" w:rsidRDefault="00DC4812" w:rsidP="00DC4812">
      <w:pPr>
        <w:numPr>
          <w:ilvl w:val="2"/>
          <w:numId w:val="25"/>
        </w:numPr>
        <w:spacing w:after="120"/>
        <w:ind w:right="-96"/>
        <w:jc w:val="both"/>
        <w:rPr>
          <w:lang w:val="en-US" w:eastAsia="ja-JP"/>
        </w:rPr>
      </w:pPr>
      <w:r w:rsidRPr="00DC4812">
        <w:rPr>
          <w:lang w:val="en-US" w:eastAsia="ja-JP"/>
        </w:rPr>
        <w:t>RAN1 to recommend feasible values within this range</w:t>
      </w:r>
    </w:p>
    <w:p w14:paraId="4F97E2A9" w14:textId="77777777" w:rsidR="00DC4812" w:rsidRPr="00DC4812" w:rsidRDefault="00DC4812" w:rsidP="00DC4812">
      <w:pPr>
        <w:numPr>
          <w:ilvl w:val="1"/>
          <w:numId w:val="25"/>
        </w:numPr>
        <w:spacing w:after="120"/>
        <w:ind w:right="-96"/>
        <w:jc w:val="both"/>
        <w:rPr>
          <w:lang w:val="en-US" w:eastAsia="ja-JP"/>
        </w:rPr>
      </w:pPr>
      <w:proofErr w:type="gramStart"/>
      <w:r w:rsidRPr="00DC4812">
        <w:rPr>
          <w:lang w:val="en-US" w:eastAsia="ja-JP"/>
        </w:rPr>
        <w:t>Maximum</w:t>
      </w:r>
      <w:proofErr w:type="gramEnd"/>
      <w:r w:rsidRPr="00DC4812">
        <w:rPr>
          <w:lang w:val="en-US" w:eastAsia="ja-JP"/>
        </w:rPr>
        <w:t xml:space="preserve"> transmit power of -20 dBm and -10 dBm for device 2b</w:t>
      </w:r>
    </w:p>
    <w:p w14:paraId="1AE830E8" w14:textId="0A99300F" w:rsidR="00FB632D" w:rsidRDefault="00DC4812" w:rsidP="003E6417">
      <w:pPr>
        <w:spacing w:after="120"/>
        <w:ind w:left="1364" w:right="-96"/>
        <w:jc w:val="both"/>
        <w:rPr>
          <w:lang w:val="en-US" w:eastAsia="ja-JP"/>
        </w:rPr>
      </w:pPr>
      <w:r w:rsidRPr="00DC4812">
        <w:rPr>
          <w:lang w:val="en-US" w:eastAsia="ja-JP"/>
        </w:rPr>
        <w:t>Study outcome should include assumptions on the energy harvesting/storage used to obtain the reported data rates and this includes the possibility of capturing results using energy harvesting with energy provided by the reader or by other sources.</w:t>
      </w:r>
    </w:p>
    <w:bookmarkEnd w:id="1"/>
    <w:p w14:paraId="28FDA2B2" w14:textId="3084C799" w:rsidR="00AC26A9" w:rsidRPr="00AC26A9" w:rsidRDefault="009C4AC0" w:rsidP="00AC26A9">
      <w:pPr>
        <w:pStyle w:val="Heading1"/>
        <w:rPr>
          <w:lang w:val="en-US"/>
        </w:rPr>
      </w:pPr>
      <w:r w:rsidRPr="003A74B1">
        <w:rPr>
          <w:lang w:val="en-US"/>
        </w:rPr>
        <w:lastRenderedPageBreak/>
        <w:t>Discussion</w:t>
      </w:r>
      <w:bookmarkStart w:id="3" w:name="_Hlk4137067"/>
      <w:bookmarkStart w:id="4" w:name="_Hlk520894743"/>
      <w:bookmarkStart w:id="5" w:name="_Hlk7596973"/>
      <w:bookmarkStart w:id="6" w:name="_Hlk525462634"/>
      <w:bookmarkStart w:id="7" w:name="Proposal98262"/>
      <w:bookmarkStart w:id="8" w:name="Proposal38119"/>
    </w:p>
    <w:p w14:paraId="1F33B524" w14:textId="134A8A95" w:rsidR="00E50EB5" w:rsidRDefault="00E50EB5" w:rsidP="00E50EB5">
      <w:pPr>
        <w:pStyle w:val="Heading2"/>
        <w:ind w:left="576"/>
      </w:pPr>
      <w:r>
        <w:t xml:space="preserve">Power Control for </w:t>
      </w:r>
      <w:r w:rsidR="00CC2360">
        <w:t>A-IoT</w:t>
      </w:r>
      <w:r w:rsidR="00CC2360">
        <w:tab/>
      </w:r>
    </w:p>
    <w:p w14:paraId="34814C79" w14:textId="1A2A8440" w:rsidR="00E50EB5" w:rsidRDefault="00A64181" w:rsidP="00E50EB5">
      <w:r>
        <w:t>In Rel-19</w:t>
      </w:r>
      <w:r w:rsidR="00F34DEA">
        <w:t>,</w:t>
      </w:r>
      <w:r>
        <w:t xml:space="preserve"> only device 1 was specified and now in Rel-20 device 2b and device C are under consideration</w:t>
      </w:r>
      <w:r w:rsidR="008806F7">
        <w:t>. According to</w:t>
      </w:r>
      <w:r>
        <w:t xml:space="preserve"> </w:t>
      </w:r>
      <w:r w:rsidR="008806F7">
        <w:t xml:space="preserve">[1] these device types are defined as follows: </w:t>
      </w:r>
    </w:p>
    <w:p w14:paraId="657BFD52" w14:textId="77777777" w:rsidR="00350380" w:rsidRPr="00350380" w:rsidRDefault="00350380" w:rsidP="00350380">
      <w:pPr>
        <w:rPr>
          <w:u w:val="single"/>
          <w:lang w:val="en-US"/>
        </w:rPr>
      </w:pPr>
      <w:r w:rsidRPr="00350380">
        <w:rPr>
          <w:u w:val="single"/>
          <w:lang w:val="en-US"/>
        </w:rPr>
        <w:t>A-IoT Devices</w:t>
      </w:r>
    </w:p>
    <w:p w14:paraId="60B2182A" w14:textId="77777777" w:rsidR="00350380" w:rsidRPr="00350380" w:rsidRDefault="00350380" w:rsidP="00350380">
      <w:pPr>
        <w:rPr>
          <w:lang w:val="en-US"/>
        </w:rPr>
      </w:pPr>
      <w:r w:rsidRPr="00350380">
        <w:rPr>
          <w:lang w:val="en-US"/>
        </w:rPr>
        <w:t>These are the A-IoT Devices referred to in the objectives:</w:t>
      </w:r>
    </w:p>
    <w:p w14:paraId="1C6E0773" w14:textId="7A83851A" w:rsidR="00350380" w:rsidRPr="00350380" w:rsidRDefault="00350380" w:rsidP="00350380">
      <w:pPr>
        <w:numPr>
          <w:ilvl w:val="0"/>
          <w:numId w:val="29"/>
        </w:numPr>
        <w:rPr>
          <w:lang w:val="en-US"/>
        </w:rPr>
      </w:pPr>
      <w:r w:rsidRPr="00350380">
        <w:rPr>
          <w:lang w:val="en-US"/>
        </w:rPr>
        <w:t>Device 1: As standardized in the Rel-19 WI Ambient_IoT_</w:t>
      </w:r>
      <w:proofErr w:type="gramStart"/>
      <w:r w:rsidRPr="00350380">
        <w:rPr>
          <w:lang w:val="en-US"/>
        </w:rPr>
        <w:t>Solutions.~</w:t>
      </w:r>
      <w:proofErr w:type="gramEnd"/>
      <w:r w:rsidRPr="00350380">
        <w:rPr>
          <w:lang w:val="en-US"/>
        </w:rPr>
        <w:t xml:space="preserve">1 </w:t>
      </w:r>
      <w:r w:rsidRPr="00350380">
        <w:rPr>
          <w:i/>
          <w:iCs/>
          <w:lang w:val="en-US"/>
        </w:rPr>
        <w:t>µ</w:t>
      </w:r>
      <w:r w:rsidRPr="00350380">
        <w:rPr>
          <w:lang w:val="en-US"/>
        </w:rPr>
        <w:t>W peak power consumption, has energy storage, initial sampling frequency offset (SFO) up to 10</w:t>
      </w:r>
      <w:r w:rsidRPr="00350380">
        <w:rPr>
          <w:i/>
          <w:iCs/>
          <w:vertAlign w:val="superscript"/>
          <w:lang w:val="en-US"/>
        </w:rPr>
        <w:t>X</w:t>
      </w:r>
      <w:r w:rsidRPr="00350380">
        <w:rPr>
          <w:lang w:val="en-US"/>
        </w:rPr>
        <w:t xml:space="preserve"> ppm, neither R2D nor D2R amplification in the device. The device’s D2R transmission is backscattered on a carrier wave provided externally.</w:t>
      </w:r>
    </w:p>
    <w:p w14:paraId="442081F9" w14:textId="77777777" w:rsidR="00350380" w:rsidRPr="00350380" w:rsidRDefault="00350380" w:rsidP="00350380">
      <w:pPr>
        <w:numPr>
          <w:ilvl w:val="0"/>
          <w:numId w:val="29"/>
        </w:numPr>
        <w:rPr>
          <w:lang w:val="en-US"/>
        </w:rPr>
      </w:pPr>
      <w:r w:rsidRPr="00350380">
        <w:rPr>
          <w:lang w:val="en-US"/>
        </w:rPr>
        <w:t xml:space="preserve">Device 2b: ≤ a few hundred </w:t>
      </w:r>
      <w:r w:rsidRPr="00350380">
        <w:rPr>
          <w:i/>
          <w:iCs/>
          <w:lang w:val="en-US"/>
        </w:rPr>
        <w:t>µ</w:t>
      </w:r>
      <w:r w:rsidRPr="00350380">
        <w:rPr>
          <w:lang w:val="en-US"/>
        </w:rPr>
        <w:t>W peak power consumption, has energy storage, IF envelope detector receiver or ZIF receiver, initial sampling frequency offset (SFO) up to 10</w:t>
      </w:r>
      <w:r w:rsidRPr="00350380">
        <w:rPr>
          <w:vertAlign w:val="superscript"/>
          <w:lang w:val="en-US"/>
        </w:rPr>
        <w:t>Y</w:t>
      </w:r>
      <w:r w:rsidRPr="00350380">
        <w:rPr>
          <w:lang w:val="en-US"/>
        </w:rPr>
        <w:t xml:space="preserve"> ppm, R2D and/or D2R amplification in the device. The device’s D2R transmission is generated internally by the device.</w:t>
      </w:r>
    </w:p>
    <w:p w14:paraId="2E26F3F7" w14:textId="77777777" w:rsidR="00350380" w:rsidRPr="00350380" w:rsidRDefault="00350380" w:rsidP="00350380">
      <w:pPr>
        <w:numPr>
          <w:ilvl w:val="0"/>
          <w:numId w:val="29"/>
        </w:numPr>
        <w:rPr>
          <w:lang w:val="en-US"/>
        </w:rPr>
      </w:pPr>
      <w:proofErr w:type="gramStart"/>
      <w:r w:rsidRPr="00350380">
        <w:rPr>
          <w:lang w:val="en-US"/>
        </w:rPr>
        <w:t xml:space="preserve">Device C: ≤ 1 </w:t>
      </w:r>
      <w:proofErr w:type="spellStart"/>
      <w:r w:rsidRPr="00350380">
        <w:rPr>
          <w:lang w:val="en-US"/>
        </w:rPr>
        <w:t>mW</w:t>
      </w:r>
      <w:proofErr w:type="spellEnd"/>
      <w:r w:rsidRPr="00350380">
        <w:rPr>
          <w:lang w:val="en-US"/>
        </w:rPr>
        <w:t xml:space="preserve"> to ≤ 10 </w:t>
      </w:r>
      <w:proofErr w:type="spellStart"/>
      <w:r w:rsidRPr="00350380">
        <w:rPr>
          <w:lang w:val="en-US"/>
        </w:rPr>
        <w:t>mW</w:t>
      </w:r>
      <w:proofErr w:type="spellEnd"/>
      <w:r w:rsidRPr="00350380">
        <w:rPr>
          <w:lang w:val="en-US"/>
        </w:rPr>
        <w:t xml:space="preserve"> peak power consumption,</w:t>
      </w:r>
      <w:proofErr w:type="gramEnd"/>
      <w:r w:rsidRPr="00350380">
        <w:rPr>
          <w:lang w:val="en-US"/>
        </w:rPr>
        <w:t xml:space="preserve"> has energy storage, IF envelope detector receiver or ZIF receiver, initial sampling frequency offset (SFO) up to 10</w:t>
      </w:r>
      <w:r w:rsidRPr="00350380">
        <w:rPr>
          <w:vertAlign w:val="superscript"/>
          <w:lang w:val="en-US"/>
        </w:rPr>
        <w:t>Y</w:t>
      </w:r>
      <w:r w:rsidRPr="00350380">
        <w:rPr>
          <w:lang w:val="en-US"/>
        </w:rPr>
        <w:t xml:space="preserve"> ppm, R2D and/or D2R amplification in the device. The device’s D2R transmission is generated internally by the device.</w:t>
      </w:r>
    </w:p>
    <w:p w14:paraId="276A21A6" w14:textId="77777777" w:rsidR="00350380" w:rsidRPr="00350380" w:rsidRDefault="00350380" w:rsidP="00350380">
      <w:pPr>
        <w:numPr>
          <w:ilvl w:val="0"/>
          <w:numId w:val="29"/>
        </w:numPr>
        <w:rPr>
          <w:lang w:val="en-US"/>
        </w:rPr>
      </w:pPr>
      <w:r w:rsidRPr="00350380">
        <w:rPr>
          <w:lang w:val="en-US"/>
        </w:rPr>
        <w:t>SFO value 10</w:t>
      </w:r>
      <w:r w:rsidRPr="00350380">
        <w:rPr>
          <w:vertAlign w:val="superscript"/>
          <w:lang w:val="en-US"/>
        </w:rPr>
        <w:t>Y</w:t>
      </w:r>
      <w:r w:rsidRPr="00350380">
        <w:rPr>
          <w:lang w:val="en-US"/>
        </w:rPr>
        <w:t xml:space="preserve"> is assumed to be better than any SFO value considered for Device 1 standardized in Rel-19.</w:t>
      </w:r>
    </w:p>
    <w:p w14:paraId="335B1D7B" w14:textId="77777777" w:rsidR="008806F7" w:rsidRDefault="008806F7" w:rsidP="00E50EB5"/>
    <w:p w14:paraId="5CD2A12B" w14:textId="06D26AE4" w:rsidR="00B37905" w:rsidRDefault="00FF795C" w:rsidP="00E50EB5">
      <w:r>
        <w:t xml:space="preserve">One of the major differences between device 1 and devices 2b/C is the ability to perform R2D and/or D2R amplification. In Rel-19 no power control was </w:t>
      </w:r>
      <w:r w:rsidR="009F16A7">
        <w:t xml:space="preserve">specified for A-IoT as device 1 has no ability to perform amplification. However, now that devices 2b/C can perform amplification </w:t>
      </w:r>
      <w:r w:rsidR="00E52E21">
        <w:t xml:space="preserve">it should be investigated whether power control is necessary for these new device types. In our understanding, especially with the outdoor use case the additional interference </w:t>
      </w:r>
      <w:r w:rsidR="001B54CD">
        <w:t xml:space="preserve">from devices 2b/C </w:t>
      </w:r>
      <w:r w:rsidR="00D204E1">
        <w:t xml:space="preserve">(e.g., if always transmitting with full power) </w:t>
      </w:r>
      <w:r w:rsidR="001B54CD">
        <w:t>may not be negligible</w:t>
      </w:r>
      <w:r w:rsidR="009069DA">
        <w:t xml:space="preserve">. </w:t>
      </w:r>
    </w:p>
    <w:p w14:paraId="75C166CF" w14:textId="426F8AF9" w:rsidR="004733E1" w:rsidRDefault="009069DA" w:rsidP="00E50EB5">
      <w:r>
        <w:t>For example, a</w:t>
      </w:r>
      <w:r w:rsidR="00C7392B">
        <w:t>n</w:t>
      </w:r>
      <w:r>
        <w:t xml:space="preserve"> A-IoT device in outdoor coverage which is 10s of meters away from the reader may need to use full amplification </w:t>
      </w:r>
      <w:r w:rsidR="00C7392B">
        <w:t>to communicate with the reader. However, another A-IoT device</w:t>
      </w:r>
      <w:r w:rsidR="001B54CD">
        <w:t xml:space="preserve"> </w:t>
      </w:r>
      <w:r w:rsidR="00C7392B">
        <w:t>which is very close to the reader may generate significant interference (e.g., to other readers and/or other A-IoT devices) if it uses full power (i.e., full amplification)</w:t>
      </w:r>
      <w:r w:rsidR="00B17AFC">
        <w:t xml:space="preserve">. </w:t>
      </w:r>
    </w:p>
    <w:p w14:paraId="708148FE" w14:textId="1A9E55EF" w:rsidR="003A17D6" w:rsidRDefault="00D204E1" w:rsidP="00E50EB5">
      <w:r w:rsidRPr="00984606">
        <w:rPr>
          <w:b/>
          <w:bCs/>
        </w:rPr>
        <w:t xml:space="preserve">Observation </w:t>
      </w:r>
      <w:r w:rsidR="00242418">
        <w:rPr>
          <w:b/>
          <w:bCs/>
        </w:rPr>
        <w:t>1</w:t>
      </w:r>
      <w:r>
        <w:t xml:space="preserve">: The additional interference created by devices with amplification (e.g., devices 2b/C) </w:t>
      </w:r>
      <w:r w:rsidR="003A17D6">
        <w:t xml:space="preserve">may not be negligible. </w:t>
      </w:r>
    </w:p>
    <w:p w14:paraId="5E04B327" w14:textId="77777777" w:rsidR="00B37905" w:rsidRDefault="00B37905" w:rsidP="00E50EB5">
      <w:r>
        <w:t xml:space="preserve">During RAN1#122 the following agreement on D2R power control was reached: </w:t>
      </w:r>
    </w:p>
    <w:tbl>
      <w:tblPr>
        <w:tblStyle w:val="TableGrid"/>
        <w:tblW w:w="0" w:type="auto"/>
        <w:tblLook w:val="04A0" w:firstRow="1" w:lastRow="0" w:firstColumn="1" w:lastColumn="0" w:noHBand="0" w:noVBand="1"/>
      </w:tblPr>
      <w:tblGrid>
        <w:gridCol w:w="9350"/>
      </w:tblGrid>
      <w:tr w:rsidR="00F3536C" w14:paraId="029B71B0" w14:textId="77777777" w:rsidTr="00A61122">
        <w:tc>
          <w:tcPr>
            <w:tcW w:w="9350" w:type="dxa"/>
          </w:tcPr>
          <w:p w14:paraId="4C673693" w14:textId="147C417E" w:rsidR="00F3536C" w:rsidRPr="00F3536C" w:rsidRDefault="00F3536C" w:rsidP="00F3536C">
            <w:pPr>
              <w:rPr>
                <w:rFonts w:ascii="Times" w:eastAsia="Batang" w:hAnsi="Times"/>
                <w:b/>
                <w:bCs/>
                <w:lang w:eastAsia="zh-CN" w:bidi="ar"/>
              </w:rPr>
            </w:pPr>
            <w:r w:rsidRPr="00B107F1">
              <w:rPr>
                <w:rFonts w:ascii="Times" w:eastAsia="Batang" w:hAnsi="Times"/>
                <w:b/>
                <w:bCs/>
                <w:highlight w:val="green"/>
                <w:lang w:eastAsia="zh-CN" w:bidi="ar"/>
              </w:rPr>
              <w:t>RAN1 #1</w:t>
            </w:r>
            <w:r>
              <w:rPr>
                <w:rFonts w:ascii="Times" w:eastAsia="Batang" w:hAnsi="Times"/>
                <w:b/>
                <w:bCs/>
                <w:highlight w:val="green"/>
                <w:lang w:eastAsia="zh-CN" w:bidi="ar"/>
              </w:rPr>
              <w:t>22</w:t>
            </w:r>
            <w:r w:rsidRPr="00B107F1">
              <w:rPr>
                <w:rFonts w:ascii="Times" w:eastAsia="Batang" w:hAnsi="Times"/>
                <w:b/>
                <w:bCs/>
                <w:highlight w:val="green"/>
                <w:lang w:eastAsia="zh-CN" w:bidi="ar"/>
              </w:rPr>
              <w:t xml:space="preserve"> </w:t>
            </w:r>
            <w:r w:rsidRPr="003C7125">
              <w:rPr>
                <w:rFonts w:ascii="Times" w:eastAsia="Batang" w:hAnsi="Times"/>
                <w:b/>
                <w:bCs/>
                <w:highlight w:val="green"/>
                <w:lang w:eastAsia="zh-CN" w:bidi="ar"/>
              </w:rPr>
              <w:t>Agreement</w:t>
            </w:r>
          </w:p>
          <w:p w14:paraId="1EBE974F" w14:textId="77777777" w:rsidR="00F3536C" w:rsidRPr="00B040C9" w:rsidRDefault="00F3536C" w:rsidP="00F3536C">
            <w:pPr>
              <w:rPr>
                <w:lang w:eastAsia="ko-KR"/>
              </w:rPr>
            </w:pPr>
            <w:r w:rsidRPr="00B040C9">
              <w:rPr>
                <w:rFonts w:hint="eastAsia"/>
                <w:lang w:eastAsia="ko-KR"/>
              </w:rPr>
              <w:t xml:space="preserve">Study necessity and feasibility of D2R </w:t>
            </w:r>
            <w:r w:rsidRPr="00B040C9">
              <w:rPr>
                <w:lang w:eastAsia="ko-KR"/>
              </w:rPr>
              <w:t xml:space="preserve">Tx </w:t>
            </w:r>
            <w:r w:rsidRPr="00B040C9">
              <w:rPr>
                <w:rFonts w:hint="eastAsia"/>
                <w:lang w:eastAsia="ko-KR"/>
              </w:rPr>
              <w:t>power control for Device 2b</w:t>
            </w:r>
            <w:r w:rsidRPr="00B040C9">
              <w:rPr>
                <w:lang w:eastAsia="ko-KR"/>
              </w:rPr>
              <w:t xml:space="preserve"> and for Device </w:t>
            </w:r>
            <w:r w:rsidRPr="00B040C9">
              <w:rPr>
                <w:rFonts w:hint="eastAsia"/>
                <w:lang w:eastAsia="ko-KR"/>
              </w:rPr>
              <w:t>C</w:t>
            </w:r>
            <w:r w:rsidRPr="00B040C9">
              <w:rPr>
                <w:lang w:eastAsia="ko-KR"/>
              </w:rPr>
              <w:t>, including the following aspects</w:t>
            </w:r>
          </w:p>
          <w:p w14:paraId="10BF75E3" w14:textId="77777777" w:rsidR="00F3536C" w:rsidRPr="00B040C9" w:rsidRDefault="00F3536C" w:rsidP="00F3536C">
            <w:pPr>
              <w:pStyle w:val="ListParagraph"/>
              <w:numPr>
                <w:ilvl w:val="0"/>
                <w:numId w:val="30"/>
              </w:numPr>
            </w:pPr>
            <w:r w:rsidRPr="00B040C9">
              <w:rPr>
                <w:rFonts w:hint="eastAsia"/>
                <w:lang w:eastAsia="ko-KR"/>
              </w:rPr>
              <w:t xml:space="preserve">Open loop </w:t>
            </w:r>
            <w:r w:rsidRPr="00B040C9">
              <w:rPr>
                <w:lang w:eastAsia="ko-KR"/>
              </w:rPr>
              <w:t>and/or</w:t>
            </w:r>
            <w:r w:rsidRPr="00B040C9">
              <w:rPr>
                <w:rFonts w:hint="eastAsia"/>
                <w:lang w:eastAsia="ko-KR"/>
              </w:rPr>
              <w:t xml:space="preserve"> closed loop power control</w:t>
            </w:r>
          </w:p>
          <w:p w14:paraId="1C1A442F" w14:textId="77777777" w:rsidR="00F3536C" w:rsidRPr="00B040C9" w:rsidRDefault="00F3536C" w:rsidP="00F3536C">
            <w:pPr>
              <w:pStyle w:val="ListParagraph"/>
              <w:numPr>
                <w:ilvl w:val="0"/>
                <w:numId w:val="30"/>
              </w:numPr>
            </w:pPr>
            <w:r w:rsidRPr="00B040C9">
              <w:t>Required measurements (e.g., signal strength)</w:t>
            </w:r>
          </w:p>
          <w:p w14:paraId="36B673D3" w14:textId="77777777" w:rsidR="00F3536C" w:rsidRPr="00B040C9" w:rsidRDefault="00F3536C" w:rsidP="00F3536C">
            <w:pPr>
              <w:pStyle w:val="ListParagraph"/>
              <w:numPr>
                <w:ilvl w:val="0"/>
                <w:numId w:val="30"/>
              </w:numPr>
            </w:pPr>
            <w:r w:rsidRPr="00B040C9">
              <w:t>Required information at the device</w:t>
            </w:r>
          </w:p>
          <w:p w14:paraId="10863AB3" w14:textId="77777777" w:rsidR="00F3536C" w:rsidRPr="00B040C9" w:rsidRDefault="00F3536C" w:rsidP="00F3536C">
            <w:pPr>
              <w:pStyle w:val="ListParagraph"/>
              <w:numPr>
                <w:ilvl w:val="0"/>
                <w:numId w:val="30"/>
              </w:numPr>
            </w:pPr>
            <w:r w:rsidRPr="00B040C9">
              <w:t>Required information at reader side</w:t>
            </w:r>
          </w:p>
          <w:p w14:paraId="43BE9D0A" w14:textId="0BF27BCB" w:rsidR="00F3536C" w:rsidRPr="00F3536C" w:rsidRDefault="00F3536C" w:rsidP="00A61122">
            <w:pPr>
              <w:pStyle w:val="ListParagraph"/>
              <w:numPr>
                <w:ilvl w:val="0"/>
                <w:numId w:val="30"/>
              </w:numPr>
            </w:pPr>
            <w:proofErr w:type="spellStart"/>
            <w:r w:rsidRPr="00B040C9">
              <w:rPr>
                <w:rFonts w:hint="eastAsia"/>
              </w:rPr>
              <w:t>S</w:t>
            </w:r>
            <w:r w:rsidRPr="00B040C9">
              <w:t>ignaling</w:t>
            </w:r>
            <w:proofErr w:type="spellEnd"/>
            <w:r w:rsidRPr="00B040C9">
              <w:t xml:space="preserve"> overhead and power consumption</w:t>
            </w:r>
          </w:p>
        </w:tc>
      </w:tr>
    </w:tbl>
    <w:p w14:paraId="3AA13577" w14:textId="50327E2B" w:rsidR="00B37905" w:rsidRDefault="00B37905" w:rsidP="00E50EB5"/>
    <w:p w14:paraId="45DE7932" w14:textId="33EE59BC" w:rsidR="00F22477" w:rsidRDefault="00406B2A" w:rsidP="00E50EB5">
      <w:r>
        <w:t xml:space="preserve">Given that </w:t>
      </w:r>
      <w:proofErr w:type="spellStart"/>
      <w:r>
        <w:t>AIoT</w:t>
      </w:r>
      <w:proofErr w:type="spellEnd"/>
      <w:r>
        <w:t xml:space="preserve"> devices are still relatively simple and </w:t>
      </w:r>
      <w:r w:rsidR="005D1775">
        <w:t>low complexity we feel that a complicated power control solution is not necessary.</w:t>
      </w:r>
      <w:r w:rsidR="00EF64A3">
        <w:t xml:space="preserve"> A simple solution for power control can be studied to limit the interference caused while</w:t>
      </w:r>
      <w:r w:rsidR="00764E83">
        <w:t xml:space="preserve"> managing the complexity for the devices and readers. </w:t>
      </w:r>
      <w:r w:rsidR="00171CEB">
        <w:t xml:space="preserve">During RAN#109 it was agreed to study </w:t>
      </w:r>
      <w:r w:rsidR="007D4B73">
        <w:t xml:space="preserve">D2R </w:t>
      </w:r>
      <w:r w:rsidR="00A073D0">
        <w:t xml:space="preserve">RSRP-like measurements. These </w:t>
      </w:r>
      <w:r w:rsidR="00A073D0">
        <w:lastRenderedPageBreak/>
        <w:t>measurement (if feasible and introduced) could potentially be useful for</w:t>
      </w:r>
      <w:r w:rsidR="00F22477">
        <w:t xml:space="preserve"> power control.</w:t>
      </w:r>
      <w:r w:rsidR="00DB7F15">
        <w:t xml:space="preserve"> We don’t feel that R2D measurements is necessary at this stage</w:t>
      </w:r>
      <w:r w:rsidR="00E50E1E">
        <w:t xml:space="preserve"> for power control</w:t>
      </w:r>
      <w:r w:rsidR="00DB7F15">
        <w:t xml:space="preserve">. </w:t>
      </w:r>
    </w:p>
    <w:p w14:paraId="5333FCBA" w14:textId="48D746CE" w:rsidR="00DB7F15" w:rsidRDefault="00F22477" w:rsidP="00E50EB5">
      <w:r w:rsidRPr="00DB7F15">
        <w:rPr>
          <w:b/>
          <w:bCs/>
        </w:rPr>
        <w:t xml:space="preserve">Observation </w:t>
      </w:r>
      <w:r w:rsidR="00EA7D0C">
        <w:rPr>
          <w:b/>
          <w:bCs/>
        </w:rPr>
        <w:t>2</w:t>
      </w:r>
      <w:r>
        <w:t xml:space="preserve">: D2R RSRP-like </w:t>
      </w:r>
      <w:r w:rsidR="00DB7F15">
        <w:t>measurements</w:t>
      </w:r>
      <w:r>
        <w:t xml:space="preserve"> may be useful for </w:t>
      </w:r>
      <w:r w:rsidR="00DB7F15">
        <w:t>D2R power control.</w:t>
      </w:r>
    </w:p>
    <w:p w14:paraId="365E3A5C" w14:textId="1C2DBBD6" w:rsidR="00297226" w:rsidRDefault="00297226" w:rsidP="00E50EB5">
      <w:r>
        <w:t>In terms of the require</w:t>
      </w:r>
      <w:r w:rsidR="00F15073">
        <w:t>d information at the device, new field</w:t>
      </w:r>
      <w:r w:rsidR="00883C5A">
        <w:t>(s)</w:t>
      </w:r>
      <w:r w:rsidR="00F15073">
        <w:t>/parameter</w:t>
      </w:r>
      <w:r w:rsidR="00883C5A">
        <w:t>(s)</w:t>
      </w:r>
      <w:r w:rsidR="00F15073">
        <w:t xml:space="preserve"> can be introduced in the scheduling/triggering R2D to </w:t>
      </w:r>
      <w:r w:rsidR="00E62B59">
        <w:t>assist with the power control.</w:t>
      </w:r>
      <w:r w:rsidR="001B0C97">
        <w:t xml:space="preserve"> The required information at the reader side could simply be the proximity of the device and/or a simple measurement. </w:t>
      </w:r>
      <w:r w:rsidR="001C3EDC">
        <w:t xml:space="preserve">We feel that have a simple stepwise power control command that the reader can indicate to the device is worth studying. </w:t>
      </w:r>
      <w:r w:rsidR="00E62B59">
        <w:t xml:space="preserve"> </w:t>
      </w:r>
    </w:p>
    <w:p w14:paraId="5A6F4332" w14:textId="67E7AA66" w:rsidR="004733E1" w:rsidRPr="00E50EB5" w:rsidRDefault="003A17D6" w:rsidP="00E50EB5">
      <w:r w:rsidRPr="00984606">
        <w:rPr>
          <w:b/>
          <w:bCs/>
        </w:rPr>
        <w:t xml:space="preserve">Proposal </w:t>
      </w:r>
      <w:r w:rsidR="00242418">
        <w:rPr>
          <w:b/>
          <w:bCs/>
        </w:rPr>
        <w:t>1</w:t>
      </w:r>
      <w:r>
        <w:t>: RAN1 to study</w:t>
      </w:r>
      <w:r w:rsidR="001C3EDC">
        <w:t xml:space="preserve"> low complexity </w:t>
      </w:r>
      <w:r>
        <w:t>power control techniques for devices 2b/C</w:t>
      </w:r>
      <w:r w:rsidR="00984606">
        <w:t xml:space="preserve">. </w:t>
      </w:r>
      <w:r w:rsidR="00D204E1">
        <w:t xml:space="preserve"> </w:t>
      </w:r>
    </w:p>
    <w:p w14:paraId="0096D7E2" w14:textId="1F83D29E" w:rsidR="007F6BF4" w:rsidRDefault="007F6BF4" w:rsidP="007F6BF4">
      <w:pPr>
        <w:pStyle w:val="Heading2"/>
        <w:ind w:left="576"/>
      </w:pPr>
      <w:r>
        <w:t xml:space="preserve">Energy Harvesting  </w:t>
      </w:r>
    </w:p>
    <w:p w14:paraId="3F32A35F" w14:textId="14B11519" w:rsidR="00E7514E" w:rsidRDefault="00E7514E" w:rsidP="00E7514E">
      <w:proofErr w:type="spellStart"/>
      <w:r>
        <w:t>AIoT</w:t>
      </w:r>
      <w:proofErr w:type="spellEnd"/>
      <w:r>
        <w:t xml:space="preserve"> devices rely on energy harvesting </w:t>
      </w:r>
      <w:proofErr w:type="gramStart"/>
      <w:r>
        <w:t>in order to</w:t>
      </w:r>
      <w:proofErr w:type="gramEnd"/>
      <w:r>
        <w:t xml:space="preserve"> power their operation. At least for some devices the assumption is that when the device is energy harvesting it is unable to transmit/receive </w:t>
      </w:r>
      <w:proofErr w:type="spellStart"/>
      <w:r>
        <w:t>AIoT</w:t>
      </w:r>
      <w:proofErr w:type="spellEnd"/>
      <w:r>
        <w:t xml:space="preserve"> signals/channels. As such</w:t>
      </w:r>
      <w:r w:rsidR="00712FAF">
        <w:t>,</w:t>
      </w:r>
      <w:r>
        <w:t xml:space="preserve"> the topic of device unavailability due to energy harvesting was discussed during the </w:t>
      </w:r>
      <w:r w:rsidR="005A06F8">
        <w:t xml:space="preserve">Rel-19 </w:t>
      </w:r>
      <w:r>
        <w:t xml:space="preserve">study item and two main directions were identified as captured in the below agreement. </w:t>
      </w:r>
    </w:p>
    <w:p w14:paraId="14B23959" w14:textId="77777777" w:rsidR="00E7514E" w:rsidRPr="00CB2641" w:rsidRDefault="00E7514E" w:rsidP="00E7514E">
      <w:pPr>
        <w:snapToGrid w:val="0"/>
        <w:rPr>
          <w:rFonts w:eastAsia="Microsoft YaHei UI"/>
          <w:bCs/>
          <w:lang w:eastAsia="zh-CN"/>
        </w:rPr>
      </w:pPr>
      <w:r w:rsidRPr="00CB2641">
        <w:rPr>
          <w:rFonts w:eastAsia="Microsoft YaHei UI"/>
          <w:bCs/>
          <w:highlight w:val="green"/>
          <w:lang w:eastAsia="zh-CN"/>
        </w:rPr>
        <w:t>Agreement</w:t>
      </w:r>
    </w:p>
    <w:p w14:paraId="144EC9E6" w14:textId="77777777" w:rsidR="00E7514E" w:rsidRPr="00FE5A1B" w:rsidRDefault="00E7514E" w:rsidP="00E7514E">
      <w:pPr>
        <w:snapToGrid w:val="0"/>
        <w:rPr>
          <w:rFonts w:eastAsia="Microsoft YaHei UI"/>
          <w:bCs/>
          <w:lang w:eastAsia="zh-CN"/>
        </w:rPr>
      </w:pPr>
      <w:r w:rsidRPr="00CB2641">
        <w:rPr>
          <w:rFonts w:eastAsia="Microsoft YaHei UI"/>
          <w:bCs/>
          <w:lang w:eastAsia="zh-CN"/>
        </w:rPr>
        <w:t xml:space="preserve">For the study of </w:t>
      </w:r>
      <w:r w:rsidRPr="00FE5A1B">
        <w:rPr>
          <w:rFonts w:eastAsia="Microsoft YaHei UI"/>
          <w:bCs/>
          <w:lang w:eastAsia="zh-CN"/>
        </w:rPr>
        <w:t>the potential impact of device unavailability due to charging by energy harvesting, the following directions are captured in TR 38.769:</w:t>
      </w:r>
    </w:p>
    <w:p w14:paraId="2DA449BB" w14:textId="77777777" w:rsidR="00E7514E" w:rsidRPr="00FE5A1B" w:rsidRDefault="00E7514E" w:rsidP="00E7514E">
      <w:pPr>
        <w:pStyle w:val="ListParagraph"/>
        <w:numPr>
          <w:ilvl w:val="0"/>
          <w:numId w:val="27"/>
        </w:numPr>
        <w:overflowPunct/>
        <w:autoSpaceDE/>
        <w:autoSpaceDN/>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1: Reader does not provide information to a device regarding when the device may become available/unavailable. </w:t>
      </w:r>
    </w:p>
    <w:p w14:paraId="12AD6839" w14:textId="77777777" w:rsidR="00E7514E" w:rsidRPr="00FE5A1B" w:rsidRDefault="00E7514E" w:rsidP="00E7514E">
      <w:pPr>
        <w:pStyle w:val="ListParagraph"/>
        <w:numPr>
          <w:ilvl w:val="0"/>
          <w:numId w:val="27"/>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2: Reader can provide information to a device based on which the device may become available/unavailable. </w:t>
      </w:r>
    </w:p>
    <w:p w14:paraId="21840BA8" w14:textId="77777777" w:rsidR="00E7514E" w:rsidRPr="00CB2641" w:rsidRDefault="00E7514E" w:rsidP="00E7514E">
      <w:pPr>
        <w:pStyle w:val="ListParagraph"/>
        <w:numPr>
          <w:ilvl w:val="0"/>
          <w:numId w:val="27"/>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Note: The applicability of</w:t>
      </w:r>
      <w:r w:rsidRPr="00CB2641">
        <w:rPr>
          <w:rFonts w:eastAsia="Microsoft YaHei UI"/>
          <w:bCs/>
          <w:lang w:eastAsia="zh-CN"/>
        </w:rPr>
        <w:t xml:space="preserve"> Direction 1 and/or 2 to different device types 1/2a/2b may be further discussed. </w:t>
      </w:r>
    </w:p>
    <w:p w14:paraId="61BFE14E" w14:textId="77777777" w:rsidR="00E7514E" w:rsidRPr="00CB2641" w:rsidRDefault="00E7514E" w:rsidP="00E7514E">
      <w:pPr>
        <w:pStyle w:val="ListParagraph"/>
        <w:numPr>
          <w:ilvl w:val="0"/>
          <w:numId w:val="27"/>
        </w:numPr>
        <w:overflowPunct/>
        <w:snapToGrid w:val="0"/>
        <w:spacing w:after="0"/>
        <w:contextualSpacing w:val="0"/>
        <w:jc w:val="both"/>
        <w:textAlignment w:val="auto"/>
        <w:rPr>
          <w:rFonts w:eastAsia="Microsoft YaHei UI"/>
          <w:bCs/>
          <w:lang w:eastAsia="zh-CN"/>
        </w:rPr>
      </w:pPr>
      <w:r w:rsidRPr="00CB2641">
        <w:rPr>
          <w:rFonts w:eastAsia="Microsoft YaHei UI"/>
          <w:bCs/>
          <w:lang w:eastAsia="zh-CN"/>
        </w:rPr>
        <w:t xml:space="preserve">Note: Direction 1 and Direction 2 are not for down-selection. </w:t>
      </w:r>
    </w:p>
    <w:p w14:paraId="19334CCC" w14:textId="77777777" w:rsidR="00E7514E" w:rsidRDefault="00E7514E" w:rsidP="00E7514E"/>
    <w:p w14:paraId="213B46B0" w14:textId="77777777" w:rsidR="00E7514E" w:rsidRDefault="00E7514E" w:rsidP="00E7514E">
      <w:r>
        <w:t xml:space="preserve">One solution discussed in RAN2 in this direction was to include an energy status indication in D2R messages if the device can. The following agreement was reached on this topic: </w:t>
      </w:r>
    </w:p>
    <w:p w14:paraId="7A139E1C" w14:textId="77777777" w:rsidR="00E7514E" w:rsidRDefault="00E7514E" w:rsidP="00E7514E">
      <w:pPr>
        <w:pStyle w:val="Doc-text2"/>
        <w:pBdr>
          <w:top w:val="single" w:sz="4" w:space="1" w:color="auto"/>
          <w:left w:val="single" w:sz="4" w:space="4" w:color="auto"/>
          <w:bottom w:val="single" w:sz="4" w:space="1" w:color="auto"/>
          <w:right w:val="single" w:sz="4" w:space="4" w:color="auto"/>
        </w:pBdr>
      </w:pPr>
      <w:r>
        <w:t>Agreements on energy bit indication</w:t>
      </w:r>
    </w:p>
    <w:p w14:paraId="5DA57FA5" w14:textId="77777777" w:rsidR="00E7514E" w:rsidRPr="000A5C00" w:rsidRDefault="00E7514E" w:rsidP="00E7514E">
      <w:pPr>
        <w:pStyle w:val="Agreement"/>
        <w:pBdr>
          <w:top w:val="single" w:sz="4" w:space="1" w:color="auto"/>
          <w:left w:val="single" w:sz="4" w:space="4" w:color="auto"/>
          <w:bottom w:val="single" w:sz="4" w:space="1" w:color="auto"/>
          <w:right w:val="single" w:sz="4" w:space="4" w:color="auto"/>
        </w:pBdr>
        <w:tabs>
          <w:tab w:val="num" w:pos="1619"/>
        </w:tabs>
        <w:spacing w:line="240" w:lineRule="auto"/>
        <w:ind w:left="1619" w:hanging="360"/>
        <w:jc w:val="left"/>
      </w:pPr>
      <w:r w:rsidRPr="000A5C00">
        <w:t xml:space="preserve">Capture in the TR the option: the </w:t>
      </w:r>
      <w:r>
        <w:t>device</w:t>
      </w:r>
      <w:r w:rsidRPr="000A5C00">
        <w:t xml:space="preserve"> </w:t>
      </w:r>
      <w:r>
        <w:t>may</w:t>
      </w:r>
      <w:r w:rsidRPr="000A5C00">
        <w:t xml:space="preserve"> include energy status indication</w:t>
      </w:r>
      <w:r>
        <w:t xml:space="preserve"> </w:t>
      </w:r>
      <w:r w:rsidRPr="000A5C00">
        <w:t>in D2R messages (e.g. MSG</w:t>
      </w:r>
      <w:proofErr w:type="gramStart"/>
      <w:r w:rsidRPr="000A5C00">
        <w:t>1,MSG</w:t>
      </w:r>
      <w:proofErr w:type="gramEnd"/>
      <w:r w:rsidRPr="000A5C00">
        <w:t>3 and Command Response message)</w:t>
      </w:r>
      <w:r>
        <w:t>, if the device can</w:t>
      </w:r>
      <w:r w:rsidRPr="000A5C00">
        <w:t>.</w:t>
      </w:r>
      <w:r>
        <w:t xml:space="preserve">  1 bit indication can be captured in the TR.    We will capture the use case in the TR.   FFS whether it is reader controlled.  </w:t>
      </w:r>
    </w:p>
    <w:p w14:paraId="311ED74D" w14:textId="77777777" w:rsidR="00E7514E" w:rsidRDefault="00E7514E" w:rsidP="00E7514E"/>
    <w:p w14:paraId="2530E624" w14:textId="599A2E80" w:rsidR="006358AE" w:rsidRDefault="00712FAF" w:rsidP="00E7514E">
      <w:r>
        <w:t xml:space="preserve">However, </w:t>
      </w:r>
      <w:proofErr w:type="gramStart"/>
      <w:r>
        <w:t>as of yet</w:t>
      </w:r>
      <w:proofErr w:type="gramEnd"/>
      <w:r>
        <w:t xml:space="preserve"> no specification work has been agreed related to energy harvesting and/or energy status reporting. </w:t>
      </w:r>
      <w:r w:rsidR="00E7514E">
        <w:t xml:space="preserve">In our view, RAN1 could also discuss the viability of a solution </w:t>
      </w:r>
      <w:proofErr w:type="gramStart"/>
      <w:r w:rsidR="00E7514E">
        <w:t>similar to</w:t>
      </w:r>
      <w:proofErr w:type="gramEnd"/>
      <w:r w:rsidR="00E7514E">
        <w:t xml:space="preserve"> what RAN2 studied in the </w:t>
      </w:r>
      <w:r w:rsidR="00DC4F34">
        <w:t xml:space="preserve">Rel-19 </w:t>
      </w:r>
      <w:r w:rsidR="00E7514E">
        <w:t>study item</w:t>
      </w:r>
      <w:r w:rsidR="00DC4F34">
        <w:t xml:space="preserve"> during the Rel-20 SI/WI. </w:t>
      </w:r>
      <w:proofErr w:type="gramStart"/>
      <w:r w:rsidR="00DC4F34">
        <w:t>In particular now</w:t>
      </w:r>
      <w:proofErr w:type="gramEnd"/>
      <w:r w:rsidR="00DC4F34">
        <w:t xml:space="preserve"> that Rel-20 includes the active devices (e.g., device 2B/C) the </w:t>
      </w:r>
      <w:r w:rsidR="00D13E4E">
        <w:t>issue becomes even more pronounced. As the device can transmit with a higher power it may need to charge for longer periods and/or not be capable of all operations all the time.</w:t>
      </w:r>
      <w:r w:rsidR="004A1DAD">
        <w:t xml:space="preserve"> In the outdoor use case</w:t>
      </w:r>
      <w:r w:rsidR="007C58EE">
        <w:t>,</w:t>
      </w:r>
      <w:r w:rsidR="004A1DAD">
        <w:t xml:space="preserve"> the devices may not be able to transmit at full power when they are below a threshold value of energy which may cause the outdoor use case to fail.</w:t>
      </w:r>
      <w:r w:rsidR="005E2783">
        <w:t xml:space="preserve"> More generally active devices may potentially have limited capabilities when th</w:t>
      </w:r>
      <w:r w:rsidR="00E83BC5">
        <w:t xml:space="preserve">eir energy falls below a given threshold. </w:t>
      </w:r>
      <w:r w:rsidR="004A1DAD">
        <w:t xml:space="preserve"> </w:t>
      </w:r>
    </w:p>
    <w:p w14:paraId="39444C31" w14:textId="4ED645FF" w:rsidR="001A40AF" w:rsidRDefault="006358AE" w:rsidP="00E7514E">
      <w:r w:rsidRPr="00CD421F">
        <w:rPr>
          <w:b/>
          <w:bCs/>
        </w:rPr>
        <w:t xml:space="preserve">Observation </w:t>
      </w:r>
      <w:r w:rsidR="00EA7D0C">
        <w:rPr>
          <w:b/>
          <w:bCs/>
        </w:rPr>
        <w:t>3</w:t>
      </w:r>
      <w:r>
        <w:t xml:space="preserve">: In the outdoor use case, active devices may need to transmit at full power when on the cell edge. </w:t>
      </w:r>
    </w:p>
    <w:p w14:paraId="1293D9E6" w14:textId="6377C0DF" w:rsidR="00C444F3" w:rsidRDefault="00C444F3" w:rsidP="00E7514E">
      <w:r>
        <w:t>During RAN1#122 there was some discussion in agenda item 10.3.1 on energy harvesting and storage assumption</w:t>
      </w:r>
      <w:r w:rsidR="00B42F62">
        <w:t xml:space="preserve">. The following agreement was reached: </w:t>
      </w:r>
    </w:p>
    <w:tbl>
      <w:tblPr>
        <w:tblStyle w:val="TableGrid"/>
        <w:tblW w:w="0" w:type="auto"/>
        <w:tblLook w:val="04A0" w:firstRow="1" w:lastRow="0" w:firstColumn="1" w:lastColumn="0" w:noHBand="0" w:noVBand="1"/>
      </w:tblPr>
      <w:tblGrid>
        <w:gridCol w:w="9350"/>
      </w:tblGrid>
      <w:tr w:rsidR="00B42F62" w14:paraId="466930F7" w14:textId="77777777" w:rsidTr="00A61122">
        <w:tc>
          <w:tcPr>
            <w:tcW w:w="9350" w:type="dxa"/>
          </w:tcPr>
          <w:p w14:paraId="489FC08D" w14:textId="77777777" w:rsidR="00B42F62" w:rsidRPr="006D60D7" w:rsidRDefault="00B42F62" w:rsidP="00B42F62">
            <w:pPr>
              <w:rPr>
                <w:rFonts w:eastAsia="DengXian"/>
                <w:b/>
                <w:iCs/>
                <w:lang w:eastAsia="zh-CN"/>
              </w:rPr>
            </w:pPr>
            <w:r w:rsidRPr="006D60D7">
              <w:rPr>
                <w:rFonts w:eastAsia="DengXian"/>
                <w:b/>
                <w:iCs/>
                <w:highlight w:val="green"/>
                <w:lang w:eastAsia="zh-CN"/>
              </w:rPr>
              <w:t>Agreement</w:t>
            </w:r>
          </w:p>
          <w:p w14:paraId="33AABCB6" w14:textId="77777777" w:rsidR="00B42F62" w:rsidRPr="006D60D7" w:rsidRDefault="00B42F62" w:rsidP="00B42F62">
            <w:pPr>
              <w:rPr>
                <w:rFonts w:eastAsia="DengXian"/>
                <w:bCs/>
                <w:iCs/>
                <w:lang w:eastAsia="zh-CN"/>
              </w:rPr>
            </w:pPr>
            <w:r w:rsidRPr="006D60D7">
              <w:rPr>
                <w:rFonts w:eastAsia="DengXian" w:hint="eastAsia"/>
                <w:bCs/>
                <w:iCs/>
                <w:lang w:eastAsia="zh-CN"/>
              </w:rPr>
              <w:t>F</w:t>
            </w:r>
            <w:r w:rsidRPr="006D60D7">
              <w:rPr>
                <w:rFonts w:eastAsia="DengXian"/>
                <w:bCs/>
                <w:iCs/>
                <w:lang w:eastAsia="zh-CN"/>
              </w:rPr>
              <w:t xml:space="preserve">or Rel-20 study, RAN1 assumes companies to report energy harvesting/storage assumptions to obtain the reported data rates for the following aspects: </w:t>
            </w:r>
          </w:p>
          <w:p w14:paraId="381663A4" w14:textId="77777777" w:rsidR="00B42F62" w:rsidRPr="006D60D7" w:rsidRDefault="00B42F62" w:rsidP="00B42F62">
            <w:pPr>
              <w:numPr>
                <w:ilvl w:val="0"/>
                <w:numId w:val="30"/>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lastRenderedPageBreak/>
              <w:t>E</w:t>
            </w:r>
            <w:r w:rsidRPr="006D60D7">
              <w:rPr>
                <w:rFonts w:eastAsia="DengXian"/>
                <w:bCs/>
                <w:iCs/>
                <w:lang w:eastAsia="zh-CN"/>
              </w:rPr>
              <w:t>nergy source</w:t>
            </w:r>
          </w:p>
          <w:p w14:paraId="68FCD44B" w14:textId="5E5A43E9" w:rsidR="00B42F62" w:rsidRPr="00B42F62" w:rsidRDefault="00B42F62" w:rsidP="00B42F62">
            <w:pPr>
              <w:numPr>
                <w:ilvl w:val="0"/>
                <w:numId w:val="30"/>
              </w:numPr>
              <w:overflowPunct/>
              <w:autoSpaceDE/>
              <w:autoSpaceDN/>
              <w:adjustRightInd/>
              <w:spacing w:after="0"/>
              <w:jc w:val="both"/>
              <w:textAlignment w:val="auto"/>
              <w:rPr>
                <w:rFonts w:eastAsia="DengXian"/>
                <w:bCs/>
                <w:iCs/>
                <w:lang w:eastAsia="zh-CN"/>
              </w:rPr>
            </w:pPr>
            <w:r w:rsidRPr="006D60D7">
              <w:rPr>
                <w:rFonts w:eastAsia="DengXian" w:hint="eastAsia"/>
                <w:bCs/>
                <w:iCs/>
                <w:lang w:eastAsia="zh-CN"/>
              </w:rPr>
              <w:t>E</w:t>
            </w:r>
            <w:r w:rsidRPr="006D60D7">
              <w:rPr>
                <w:rFonts w:eastAsia="DengXian"/>
                <w:bCs/>
                <w:iCs/>
                <w:lang w:eastAsia="zh-CN"/>
              </w:rPr>
              <w:t>nergy storage capacity</w:t>
            </w:r>
          </w:p>
        </w:tc>
      </w:tr>
    </w:tbl>
    <w:p w14:paraId="1B4FCB91" w14:textId="77777777" w:rsidR="00B42F62" w:rsidRDefault="00B42F62" w:rsidP="00E7514E">
      <w:pPr>
        <w:rPr>
          <w:rFonts w:eastAsia="DengXian"/>
          <w:b/>
          <w:iCs/>
          <w:lang w:eastAsia="zh-CN"/>
        </w:rPr>
      </w:pPr>
    </w:p>
    <w:p w14:paraId="48F91F7E" w14:textId="4A9BCE52" w:rsidR="00B42F62" w:rsidRPr="00B42F62" w:rsidRDefault="00B42F62" w:rsidP="00E7514E">
      <w:pPr>
        <w:rPr>
          <w:bCs/>
        </w:rPr>
      </w:pPr>
      <w:r>
        <w:rPr>
          <w:rFonts w:eastAsia="DengXian"/>
          <w:bCs/>
          <w:iCs/>
          <w:lang w:eastAsia="zh-CN"/>
        </w:rPr>
        <w:t xml:space="preserve">While we feel it is useful for RAN1 to consider the above impact on evaluations we also feel that </w:t>
      </w:r>
      <w:r w:rsidR="00AA7AEB">
        <w:rPr>
          <w:rFonts w:eastAsia="DengXian"/>
          <w:bCs/>
          <w:iCs/>
          <w:lang w:eastAsia="zh-CN"/>
        </w:rPr>
        <w:t xml:space="preserve">a study of energy harvesting on active devices could progress in parallel in 10.3.2. </w:t>
      </w:r>
    </w:p>
    <w:p w14:paraId="5BBE3257" w14:textId="6757F7B5" w:rsidR="00DC4F34" w:rsidRDefault="001A40AF" w:rsidP="00E7514E">
      <w:r w:rsidRPr="001A40AF">
        <w:rPr>
          <w:b/>
          <w:bCs/>
        </w:rPr>
        <w:t xml:space="preserve">Proposal </w:t>
      </w:r>
      <w:r w:rsidR="00242418">
        <w:rPr>
          <w:b/>
          <w:bCs/>
        </w:rPr>
        <w:t>2</w:t>
      </w:r>
      <w:r>
        <w:t xml:space="preserve">: RAN1 to study the impact of energy harvesting on active devices. </w:t>
      </w:r>
      <w:r w:rsidR="00D13E4E">
        <w:t xml:space="preserve"> </w:t>
      </w:r>
    </w:p>
    <w:p w14:paraId="07367034" w14:textId="6D13B1C5" w:rsidR="00E7514E" w:rsidRDefault="00E7514E" w:rsidP="00E7514E">
      <w:r>
        <w:t xml:space="preserve">During the </w:t>
      </w:r>
      <w:r w:rsidR="00860B8F">
        <w:t xml:space="preserve">Rel-19 </w:t>
      </w:r>
      <w:r>
        <w:t xml:space="preserve">study item it was not fully concluded how the reader utilizes </w:t>
      </w:r>
      <w:r w:rsidR="00860B8F">
        <w:t>an energy status indication</w:t>
      </w:r>
      <w:r>
        <w:t xml:space="preserve">, how the device determines to indicate the energy status, and whether all devices are required to support the energy status indication or it’s device capability. Based on whether </w:t>
      </w:r>
      <w:r w:rsidR="007567B8">
        <w:t>all devices are</w:t>
      </w:r>
      <w:r>
        <w:t xml:space="preserve"> mandated or not</w:t>
      </w:r>
      <w:r w:rsidR="007567B8">
        <w:t xml:space="preserve"> to support/report the energy status indication</w:t>
      </w:r>
      <w:r>
        <w:t xml:space="preserve">, how the reader can utilize this information may be different. For example, in terms of indication, </w:t>
      </w:r>
      <w:r w:rsidR="001B3B32">
        <w:t xml:space="preserve">3GPP may need to discuss </w:t>
      </w:r>
      <w:r>
        <w:t xml:space="preserve">what would be the criteria to determine the energy status </w:t>
      </w:r>
      <w:r w:rsidR="001B3B32">
        <w:t xml:space="preserve">as </w:t>
      </w:r>
      <w:r>
        <w:t xml:space="preserve">being unavailable. </w:t>
      </w:r>
    </w:p>
    <w:p w14:paraId="4E7B3C74" w14:textId="77777777" w:rsidR="00E7514E" w:rsidRDefault="00E7514E" w:rsidP="00E7514E">
      <w:r>
        <w:t xml:space="preserve">In our understanding if the reader is aware of the energy status of the device (e.g., in energy harvest mode or not) it can take appropriate action, but only if the reader and the device have the same understanding of what the energy status indication means. Details of whether the energy status indication is higher layer signalling or L1 control information and when it is transmitted could also be discussed (e.g., what the 1 bit means and whether 1 bit is sufficient). How the reader and device use the energy status indication could also be discussed.   </w:t>
      </w:r>
    </w:p>
    <w:p w14:paraId="68CB0581" w14:textId="491319F9" w:rsidR="00E7514E" w:rsidRPr="00BE1F4F" w:rsidRDefault="00E7514E" w:rsidP="00E7514E">
      <w:r w:rsidRPr="00153A14">
        <w:rPr>
          <w:b/>
          <w:bCs/>
        </w:rPr>
        <w:t xml:space="preserve">Proposal </w:t>
      </w:r>
      <w:r w:rsidR="00242418">
        <w:rPr>
          <w:b/>
          <w:bCs/>
        </w:rPr>
        <w:t>3</w:t>
      </w:r>
      <w:r>
        <w:t xml:space="preserve">: RAN1 to discuss potential information related to energy status indication in D2R messages </w:t>
      </w:r>
      <w:r w:rsidR="00591147">
        <w:t xml:space="preserve">with respect to </w:t>
      </w:r>
      <w:r w:rsidR="004A1DAD">
        <w:t>active device (device 2b/C)</w:t>
      </w:r>
      <w:r>
        <w:t xml:space="preserve">, including criteria to determine the energy status, related capabilities, conditions on how and when to transmit the indication, and associated behaviour of both reader and device. </w:t>
      </w:r>
    </w:p>
    <w:p w14:paraId="72073680" w14:textId="091F26EA" w:rsidR="00E50EB5" w:rsidRDefault="00E50EB5" w:rsidP="00E50EB5">
      <w:pPr>
        <w:pStyle w:val="Heading2"/>
        <w:ind w:left="576"/>
      </w:pPr>
      <w:r>
        <w:t>DO-A Traffic</w:t>
      </w:r>
    </w:p>
    <w:p w14:paraId="56393A31" w14:textId="784087C9" w:rsidR="007F6BF4" w:rsidRDefault="008564C0" w:rsidP="007F6BF4">
      <w:r>
        <w:t>One of the major items for Rel-20 in A-IoT is the introduc</w:t>
      </w:r>
      <w:r w:rsidR="00EC12B6">
        <w:t>tion</w:t>
      </w:r>
      <w:r>
        <w:t xml:space="preserve"> of support for DO-A traffic. </w:t>
      </w:r>
      <w:r w:rsidR="0014089B">
        <w:t>The DO-A traffic was briefly studied in Rel-</w:t>
      </w:r>
      <w:proofErr w:type="gramStart"/>
      <w:r w:rsidR="0014089B">
        <w:t>19</w:t>
      </w:r>
      <w:proofErr w:type="gramEnd"/>
      <w:r w:rsidR="0014089B">
        <w:t xml:space="preserve"> and TR </w:t>
      </w:r>
      <w:r w:rsidR="00990D46">
        <w:t xml:space="preserve">38.769 </w:t>
      </w:r>
      <w:r w:rsidR="006373EB">
        <w:t xml:space="preserve">captured the outcome of the study as follows: </w:t>
      </w:r>
    </w:p>
    <w:p w14:paraId="2FF7017C" w14:textId="77777777" w:rsidR="00547E6A" w:rsidRPr="00547E6A" w:rsidRDefault="00547E6A" w:rsidP="00547E6A">
      <w:pPr>
        <w:pBdr>
          <w:top w:val="single" w:sz="4" w:space="1" w:color="auto"/>
          <w:left w:val="single" w:sz="4" w:space="4" w:color="auto"/>
          <w:bottom w:val="single" w:sz="4" w:space="1" w:color="auto"/>
          <w:right w:val="single" w:sz="4" w:space="4" w:color="auto"/>
        </w:pBdr>
        <w:rPr>
          <w:b/>
          <w:bCs/>
        </w:rPr>
      </w:pPr>
      <w:r w:rsidRPr="00547E6A">
        <w:rPr>
          <w:b/>
          <w:bCs/>
        </w:rPr>
        <w:t>6.10</w:t>
      </w:r>
      <w:r w:rsidRPr="00547E6A">
        <w:rPr>
          <w:b/>
          <w:bCs/>
        </w:rPr>
        <w:tab/>
        <w:t>DO-A assessment</w:t>
      </w:r>
    </w:p>
    <w:p w14:paraId="3200C2E5" w14:textId="77777777" w:rsidR="00547E6A" w:rsidRDefault="00547E6A" w:rsidP="00547E6A">
      <w:pPr>
        <w:pBdr>
          <w:top w:val="single" w:sz="4" w:space="1" w:color="auto"/>
          <w:left w:val="single" w:sz="4" w:space="4" w:color="auto"/>
          <w:bottom w:val="single" w:sz="4" w:space="1" w:color="auto"/>
          <w:right w:val="single" w:sz="4" w:space="4" w:color="auto"/>
        </w:pBdr>
      </w:pPr>
      <w:r>
        <w:t>The study included an assessment of whether the harmonized air interface design can address the DO-A use case, only to identify which part(s) of the harmonized air interface design is/are not sufficient for the DO-A use case.</w:t>
      </w:r>
    </w:p>
    <w:p w14:paraId="6241A4A7" w14:textId="77777777" w:rsidR="00547E6A" w:rsidRDefault="00547E6A" w:rsidP="00547E6A">
      <w:pPr>
        <w:pBdr>
          <w:top w:val="single" w:sz="4" w:space="1" w:color="auto"/>
          <w:left w:val="single" w:sz="4" w:space="4" w:color="auto"/>
          <w:bottom w:val="single" w:sz="4" w:space="1" w:color="auto"/>
          <w:right w:val="single" w:sz="4" w:space="4" w:color="auto"/>
        </w:pBdr>
      </w:pPr>
      <w: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75691FFD" w14:textId="0B56963A" w:rsidR="006373EB" w:rsidRDefault="00547E6A" w:rsidP="00547E6A">
      <w:pPr>
        <w:pBdr>
          <w:top w:val="single" w:sz="4" w:space="1" w:color="auto"/>
          <w:left w:val="single" w:sz="4" w:space="4" w:color="auto"/>
          <w:bottom w:val="single" w:sz="4" w:space="1" w:color="auto"/>
          <w:right w:val="single" w:sz="4" w:space="4" w:color="auto"/>
        </w:pBdr>
      </w:pPr>
      <w:r>
        <w:t>From RAN2 perspective, the DO-A traffic type/use case cannot be supported with the current design in the study item. It is assessed that, from RAN2 perspective, at least the A-IoT paging is an aspect/part of the current design which is not sufficient for the DO-A use case.</w:t>
      </w:r>
    </w:p>
    <w:p w14:paraId="76D3F8E0" w14:textId="691527C3" w:rsidR="001514D9" w:rsidRDefault="001514D9" w:rsidP="007F6BF4">
      <w:r>
        <w:t>Dur</w:t>
      </w:r>
      <w:r w:rsidR="00D815B6">
        <w:t xml:space="preserve">ing RAN1#122 the following agreement was reached: </w:t>
      </w:r>
    </w:p>
    <w:tbl>
      <w:tblPr>
        <w:tblStyle w:val="TableGrid"/>
        <w:tblW w:w="0" w:type="auto"/>
        <w:tblLook w:val="04A0" w:firstRow="1" w:lastRow="0" w:firstColumn="1" w:lastColumn="0" w:noHBand="0" w:noVBand="1"/>
      </w:tblPr>
      <w:tblGrid>
        <w:gridCol w:w="9350"/>
      </w:tblGrid>
      <w:tr w:rsidR="00D815B6" w14:paraId="259EA12D" w14:textId="77777777" w:rsidTr="00A61122">
        <w:tc>
          <w:tcPr>
            <w:tcW w:w="9350" w:type="dxa"/>
          </w:tcPr>
          <w:p w14:paraId="197FFCA5" w14:textId="77777777" w:rsidR="0094582D" w:rsidRPr="00080306" w:rsidRDefault="0094582D" w:rsidP="0094582D">
            <w:pPr>
              <w:rPr>
                <w:rFonts w:eastAsiaTheme="minorEastAsia" w:cs="Times"/>
                <w:b/>
                <w:lang w:eastAsia="ko-KR"/>
              </w:rPr>
            </w:pPr>
            <w:r w:rsidRPr="00001DD2">
              <w:rPr>
                <w:rFonts w:eastAsiaTheme="minorEastAsia" w:cs="Times"/>
                <w:b/>
                <w:highlight w:val="green"/>
                <w:lang w:eastAsia="ko-KR"/>
              </w:rPr>
              <w:t>Agreement</w:t>
            </w:r>
          </w:p>
          <w:p w14:paraId="5E0C0029" w14:textId="77777777" w:rsidR="0094582D" w:rsidRPr="00001DD2" w:rsidRDefault="0094582D" w:rsidP="0094582D">
            <w:pPr>
              <w:rPr>
                <w:rFonts w:eastAsiaTheme="minorEastAsia" w:cs="Times"/>
                <w:lang w:eastAsia="ko-KR"/>
              </w:rPr>
            </w:pPr>
            <w:r w:rsidRPr="00001DD2">
              <w:rPr>
                <w:rFonts w:eastAsiaTheme="minorEastAsia" w:cs="Times" w:hint="eastAsia"/>
                <w:lang w:eastAsia="ko-KR"/>
              </w:rPr>
              <w:t xml:space="preserve">Study the following aspects to support DO-A </w:t>
            </w:r>
            <w:r w:rsidRPr="00001DD2">
              <w:rPr>
                <w:rFonts w:eastAsiaTheme="minorEastAsia" w:cs="Times"/>
                <w:lang w:eastAsia="ko-KR"/>
              </w:rPr>
              <w:t xml:space="preserve">traffic </w:t>
            </w:r>
            <w:r w:rsidRPr="00001DD2">
              <w:rPr>
                <w:lang w:eastAsia="ko-KR"/>
              </w:rPr>
              <w:t>(periodic and event-triggered)</w:t>
            </w:r>
            <w:r w:rsidRPr="00001DD2">
              <w:rPr>
                <w:rFonts w:eastAsiaTheme="minorEastAsia" w:cs="Times"/>
                <w:lang w:eastAsia="ko-KR"/>
              </w:rPr>
              <w:t xml:space="preserve"> for Device 2b and for Device C </w:t>
            </w:r>
            <w:r w:rsidRPr="00001DD2">
              <w:rPr>
                <w:rFonts w:eastAsiaTheme="minorEastAsia" w:cs="Times" w:hint="eastAsia"/>
                <w:lang w:eastAsia="ko-KR"/>
              </w:rPr>
              <w:t>in Rel-20.</w:t>
            </w:r>
          </w:p>
          <w:p w14:paraId="0D6F03E8" w14:textId="77777777" w:rsidR="0094582D" w:rsidRPr="00001DD2" w:rsidRDefault="0094582D" w:rsidP="0094582D">
            <w:pPr>
              <w:pStyle w:val="ListParagraph"/>
              <w:numPr>
                <w:ilvl w:val="0"/>
                <w:numId w:val="30"/>
              </w:numPr>
              <w:rPr>
                <w:lang w:eastAsia="ko-KR"/>
              </w:rPr>
            </w:pPr>
            <w:r w:rsidRPr="00001DD2">
              <w:rPr>
                <w:lang w:eastAsia="ko-KR"/>
              </w:rPr>
              <w:t>Timing and frequency synchronization for DO-A transmission</w:t>
            </w:r>
          </w:p>
          <w:p w14:paraId="76F59B0B" w14:textId="77777777" w:rsidR="0094582D" w:rsidRPr="00001DD2" w:rsidRDefault="0094582D" w:rsidP="0094582D">
            <w:pPr>
              <w:pStyle w:val="ListParagraph"/>
              <w:numPr>
                <w:ilvl w:val="0"/>
                <w:numId w:val="30"/>
              </w:numPr>
              <w:rPr>
                <w:lang w:eastAsia="ko-KR"/>
              </w:rPr>
            </w:pPr>
            <w:r w:rsidRPr="00001DD2">
              <w:rPr>
                <w:lang w:eastAsia="ko-KR"/>
              </w:rPr>
              <w:t>Resource allocation/determination method for DO-A transmission</w:t>
            </w:r>
          </w:p>
          <w:p w14:paraId="73808C98" w14:textId="28D7FB01" w:rsidR="00D815B6" w:rsidRPr="0094582D" w:rsidRDefault="0094582D" w:rsidP="0094582D">
            <w:pPr>
              <w:pStyle w:val="ListParagraph"/>
              <w:numPr>
                <w:ilvl w:val="0"/>
                <w:numId w:val="30"/>
              </w:numPr>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tc>
      </w:tr>
    </w:tbl>
    <w:p w14:paraId="72C6B3C2" w14:textId="77777777" w:rsidR="00D815B6" w:rsidRDefault="00D815B6" w:rsidP="007F6BF4"/>
    <w:p w14:paraId="22866B0E" w14:textId="1502B530" w:rsidR="0094582D" w:rsidRDefault="0094582D" w:rsidP="007F6BF4">
      <w:r>
        <w:t xml:space="preserve">We feel that studying both periodic and event-triggered DO-A traffic is worthwhile. Event-triggered DO-A </w:t>
      </w:r>
      <w:proofErr w:type="gramStart"/>
      <w:r>
        <w:t>in particular may</w:t>
      </w:r>
      <w:proofErr w:type="gramEnd"/>
      <w:r>
        <w:t xml:space="preserve"> </w:t>
      </w:r>
      <w:r w:rsidR="001F140F">
        <w:t xml:space="preserve">be useful for the case that high overhead from periodic DO-A traffic is not </w:t>
      </w:r>
      <w:r w:rsidR="000E2C61">
        <w:t>desirable</w:t>
      </w:r>
      <w:r w:rsidR="001F140F">
        <w:t xml:space="preserve"> (e.g., periodic synchronization signals). </w:t>
      </w:r>
    </w:p>
    <w:p w14:paraId="6EF5BA10" w14:textId="638A0313" w:rsidR="000E3187" w:rsidRDefault="00B43A07" w:rsidP="007F6BF4">
      <w:r>
        <w:lastRenderedPageBreak/>
        <w:t>In general</w:t>
      </w:r>
      <w:r w:rsidR="006E2119">
        <w:t xml:space="preserve">, at least </w:t>
      </w:r>
      <w:r w:rsidR="00C75EAF">
        <w:t xml:space="preserve">the D2R resource(s) being indicated in an R2D transmission and the A-IoT paging need to be studied with respect to DO-A traffic in Rel-20. In our view one of the key areas to investigate is the </w:t>
      </w:r>
      <w:r w:rsidR="002A5A36">
        <w:t xml:space="preserve">asynchronous nature of A-IoT in Rel-19. While the exact SFO assumed for devices 2b/C is still open we feel it </w:t>
      </w:r>
      <w:proofErr w:type="gramStart"/>
      <w:r w:rsidR="002A5A36">
        <w:t>i</w:t>
      </w:r>
      <w:r w:rsidR="00AA06FD">
        <w:t>s:</w:t>
      </w:r>
      <w:proofErr w:type="gramEnd"/>
      <w:r w:rsidR="00AA06FD">
        <w:t xml:space="preserve"> a) unlikely that active devices have sufficient capability to be fully synchronized with the reader and b)</w:t>
      </w:r>
      <w:r w:rsidR="000E3187">
        <w:t xml:space="preserve"> adds a lot of specification work/complication to the system to change the asynchronous nature of A-IoT. We think that solutions which can support DO-A traffic and are still asynchronous should be prioritized</w:t>
      </w:r>
      <w:r>
        <w:t>, at least for the case of event-triggered DO-A traffic</w:t>
      </w:r>
      <w:r w:rsidR="000E3187">
        <w:t xml:space="preserve">. </w:t>
      </w:r>
    </w:p>
    <w:p w14:paraId="7309E0CC" w14:textId="7BBC3EEA" w:rsidR="000E3187" w:rsidRDefault="000E3187" w:rsidP="007F6BF4">
      <w:r w:rsidRPr="000E3187">
        <w:rPr>
          <w:b/>
          <w:bCs/>
        </w:rPr>
        <w:t xml:space="preserve">Proposal </w:t>
      </w:r>
      <w:r w:rsidR="00242418">
        <w:rPr>
          <w:b/>
          <w:bCs/>
        </w:rPr>
        <w:t>4</w:t>
      </w:r>
      <w:r>
        <w:t xml:space="preserve">: RAN1 to </w:t>
      </w:r>
      <w:r w:rsidR="002F1420">
        <w:t>consider</w:t>
      </w:r>
      <w:r>
        <w:t xml:space="preserve"> the Rel-20 A-IoT system is still asynchronous from device perspective</w:t>
      </w:r>
      <w:r w:rsidR="00B43A07">
        <w:t xml:space="preserve"> </w:t>
      </w:r>
      <w:r w:rsidR="00B311A0">
        <w:t xml:space="preserve">at least </w:t>
      </w:r>
      <w:r w:rsidR="002F1420">
        <w:t>in the case of event-triggered DO-A traffic</w:t>
      </w:r>
      <w:r>
        <w:t xml:space="preserve">. </w:t>
      </w:r>
    </w:p>
    <w:p w14:paraId="747407B9" w14:textId="77777777" w:rsidR="0017766F" w:rsidRDefault="00F33812" w:rsidP="007F6BF4">
      <w:proofErr w:type="gramStart"/>
      <w:r>
        <w:t>Assuming that</w:t>
      </w:r>
      <w:proofErr w:type="gramEnd"/>
      <w:r>
        <w:t xml:space="preserve"> the Rel-20 A-IoT system is still asynchronous</w:t>
      </w:r>
      <w:r w:rsidR="002F1420">
        <w:t xml:space="preserve"> for event triggered DO-A traffic</w:t>
      </w:r>
      <w:r>
        <w:t>, the next thing that needs to be discussed is how to enable DO-A when the device clock drifts</w:t>
      </w:r>
      <w:r w:rsidR="00C255B7">
        <w:t xml:space="preserve">. One solution is to support some form of synchronization signals for A-IoT. However, this has potentially high specification impact </w:t>
      </w:r>
      <w:proofErr w:type="gramStart"/>
      <w:r w:rsidR="00C255B7">
        <w:t>and also</w:t>
      </w:r>
      <w:proofErr w:type="gramEnd"/>
      <w:r w:rsidR="00C255B7">
        <w:t xml:space="preserve"> high overhead as these synchronization signals may need to be transmitted quite frequently. </w:t>
      </w:r>
    </w:p>
    <w:p w14:paraId="70304D0A" w14:textId="54FB8964" w:rsidR="008A201C" w:rsidRDefault="00F43C35" w:rsidP="007F6BF4">
      <w:r>
        <w:t xml:space="preserve">Another solution is to enable a new type of access occasions message (e.g., </w:t>
      </w:r>
      <w:proofErr w:type="gramStart"/>
      <w:r>
        <w:t>similar to</w:t>
      </w:r>
      <w:proofErr w:type="gramEnd"/>
      <w:r>
        <w:t xml:space="preserve"> access trigger message in CBRA) for DO-A.</w:t>
      </w:r>
      <w:r w:rsidR="0017766F" w:rsidRPr="0017766F">
        <w:t xml:space="preserve"> </w:t>
      </w:r>
      <w:r w:rsidR="0017766F">
        <w:t xml:space="preserve">A new access trigger message could potentially even be studied as a type of synchronization signal. In that sense the periodic DO-A traffic and event-triggered DO-A traffic might both take advantage of a new trigger message.     </w:t>
      </w:r>
      <w:r w:rsidR="008A201C">
        <w:t xml:space="preserve"> </w:t>
      </w:r>
    </w:p>
    <w:p w14:paraId="0712B20E" w14:textId="00111503" w:rsidR="00F43C35" w:rsidRDefault="008A201C" w:rsidP="007F6BF4">
      <w:r>
        <w:t>As pointed out in TR 38.7</w:t>
      </w:r>
      <w:r w:rsidR="006B78C2">
        <w:t>69 r</w:t>
      </w:r>
      <w:r>
        <w:t>esource allocation aspects for DO-A traffic also need to be considere</w:t>
      </w:r>
      <w:r w:rsidR="006B78C2">
        <w:t>d. In Rel-19 D2R resources are indicated by R2D and there is always an R2D trigger message prior to a D2R transmission.</w:t>
      </w:r>
      <w:r w:rsidR="00C80490">
        <w:t xml:space="preserve"> How to allocate resources for DO-A is one of the key topics to discuss during the study item in our view.</w:t>
      </w:r>
    </w:p>
    <w:p w14:paraId="29681A72" w14:textId="07B83C43" w:rsidR="002F1420" w:rsidRPr="00C2216A" w:rsidRDefault="00F43C35" w:rsidP="007F6BF4">
      <w:r w:rsidRPr="00984E9B">
        <w:rPr>
          <w:b/>
          <w:bCs/>
        </w:rPr>
        <w:t xml:space="preserve">Proposal </w:t>
      </w:r>
      <w:r w:rsidR="00242418">
        <w:rPr>
          <w:b/>
          <w:bCs/>
        </w:rPr>
        <w:t>5</w:t>
      </w:r>
      <w:r>
        <w:t xml:space="preserve">: RAN1 to study necessary changes for </w:t>
      </w:r>
      <w:r w:rsidR="002F1420">
        <w:t xml:space="preserve">both periodic and event-triggered </w:t>
      </w:r>
      <w:r>
        <w:t>DO-A traffic</w:t>
      </w:r>
      <w:r w:rsidR="00984E9B">
        <w:t xml:space="preserve">, including </w:t>
      </w:r>
      <w:r w:rsidR="007753AE">
        <w:t xml:space="preserve">potentially adding </w:t>
      </w:r>
      <w:r w:rsidR="00984E9B">
        <w:t>a new access trigger message for DO-A</w:t>
      </w:r>
      <w:r w:rsidR="006B78C2">
        <w:t xml:space="preserve"> and resource allocation. </w:t>
      </w:r>
    </w:p>
    <w:bookmarkEnd w:id="3"/>
    <w:bookmarkEnd w:id="4"/>
    <w:bookmarkEnd w:id="5"/>
    <w:bookmarkEnd w:id="6"/>
    <w:bookmarkEnd w:id="7"/>
    <w:bookmarkEnd w:id="8"/>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E231B2A" w14:textId="77777777" w:rsidR="00725133" w:rsidRDefault="00725133" w:rsidP="00725133">
      <w:r w:rsidRPr="00984606">
        <w:rPr>
          <w:b/>
          <w:bCs/>
        </w:rPr>
        <w:t xml:space="preserve">Observation </w:t>
      </w:r>
      <w:r>
        <w:rPr>
          <w:b/>
          <w:bCs/>
        </w:rPr>
        <w:t>1</w:t>
      </w:r>
      <w:r>
        <w:t>: The additional interference created by devices with amplification (e.g., devices 2b/C) may not be negligible.</w:t>
      </w:r>
    </w:p>
    <w:p w14:paraId="33D5EEA1" w14:textId="77777777" w:rsidR="00725133" w:rsidRDefault="00725133" w:rsidP="00725133">
      <w:r w:rsidRPr="00DB7F15">
        <w:rPr>
          <w:b/>
          <w:bCs/>
        </w:rPr>
        <w:t xml:space="preserve">Observation </w:t>
      </w:r>
      <w:r>
        <w:rPr>
          <w:b/>
          <w:bCs/>
        </w:rPr>
        <w:t>2</w:t>
      </w:r>
      <w:r>
        <w:t>: D2R RSRP-like measurements may be useful for D2R power control.</w:t>
      </w:r>
    </w:p>
    <w:p w14:paraId="6BE6A949" w14:textId="77777777" w:rsidR="00725133" w:rsidRPr="00E50EB5" w:rsidRDefault="00725133" w:rsidP="00725133">
      <w:r w:rsidRPr="00984606">
        <w:rPr>
          <w:b/>
          <w:bCs/>
        </w:rPr>
        <w:t xml:space="preserve">Proposal </w:t>
      </w:r>
      <w:r>
        <w:rPr>
          <w:b/>
          <w:bCs/>
        </w:rPr>
        <w:t>1</w:t>
      </w:r>
      <w:r>
        <w:t xml:space="preserve">: RAN1 to study low complexity power control techniques for devices 2b/C.  </w:t>
      </w:r>
    </w:p>
    <w:p w14:paraId="36242327" w14:textId="77777777" w:rsidR="00725133" w:rsidRDefault="00725133" w:rsidP="00725133">
      <w:r w:rsidRPr="00CD421F">
        <w:rPr>
          <w:b/>
          <w:bCs/>
        </w:rPr>
        <w:t xml:space="preserve">Observation </w:t>
      </w:r>
      <w:r>
        <w:rPr>
          <w:b/>
          <w:bCs/>
        </w:rPr>
        <w:t>3</w:t>
      </w:r>
      <w:r>
        <w:t xml:space="preserve">: In the outdoor use case, active devices may need to transmit at full power when on the cell edge. </w:t>
      </w:r>
    </w:p>
    <w:p w14:paraId="7AECBCEA" w14:textId="77777777" w:rsidR="00725133" w:rsidRDefault="00725133" w:rsidP="00725133">
      <w:r w:rsidRPr="001A40AF">
        <w:rPr>
          <w:b/>
          <w:bCs/>
        </w:rPr>
        <w:t xml:space="preserve">Proposal </w:t>
      </w:r>
      <w:r>
        <w:rPr>
          <w:b/>
          <w:bCs/>
        </w:rPr>
        <w:t>2</w:t>
      </w:r>
      <w:r>
        <w:t xml:space="preserve">: RAN1 to study the impact of energy harvesting on active devices.  </w:t>
      </w:r>
    </w:p>
    <w:p w14:paraId="0BE5C64E" w14:textId="77777777" w:rsidR="00725133" w:rsidRPr="00BE1F4F" w:rsidRDefault="00725133" w:rsidP="00725133">
      <w:r w:rsidRPr="00153A14">
        <w:rPr>
          <w:b/>
          <w:bCs/>
        </w:rPr>
        <w:t xml:space="preserve">Proposal </w:t>
      </w:r>
      <w:r>
        <w:rPr>
          <w:b/>
          <w:bCs/>
        </w:rPr>
        <w:t>3</w:t>
      </w:r>
      <w:r>
        <w:t xml:space="preserve">: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p w14:paraId="61569D8C" w14:textId="77777777" w:rsidR="00725133" w:rsidRDefault="00725133" w:rsidP="00725133">
      <w:r w:rsidRPr="000E3187">
        <w:rPr>
          <w:b/>
          <w:bCs/>
        </w:rPr>
        <w:t xml:space="preserve">Proposal </w:t>
      </w:r>
      <w:r>
        <w:rPr>
          <w:b/>
          <w:bCs/>
        </w:rPr>
        <w:t>4</w:t>
      </w:r>
      <w:r>
        <w:t xml:space="preserve">: RAN1 to consider the Rel-20 A-IoT system is still asynchronous from device perspective at least in the case of event-triggered DO-A traffic. </w:t>
      </w:r>
    </w:p>
    <w:p w14:paraId="4E0CF893" w14:textId="2CA047BC" w:rsidR="00725133" w:rsidRDefault="00725133" w:rsidP="00725133">
      <w:r w:rsidRPr="00984E9B">
        <w:rPr>
          <w:b/>
          <w:bCs/>
        </w:rPr>
        <w:t xml:space="preserve">Proposal </w:t>
      </w:r>
      <w:r>
        <w:rPr>
          <w:b/>
          <w:bCs/>
        </w:rPr>
        <w:t>5</w:t>
      </w:r>
      <w:r>
        <w:t xml:space="preserve">: RAN1 to study necessary changes for both periodic and event-triggered DO-A traffic, including potentially adding a new access trigger message for DO-A and resource allocation. </w:t>
      </w:r>
    </w:p>
    <w:p w14:paraId="447CA517" w14:textId="7D16AB7B" w:rsidR="00FD3934" w:rsidRPr="003A74B1" w:rsidRDefault="00FD3934" w:rsidP="00D31AF1">
      <w:pPr>
        <w:pStyle w:val="Heading1"/>
        <w:rPr>
          <w:lang w:val="en-US"/>
        </w:rPr>
      </w:pPr>
      <w:r w:rsidRPr="003A74B1">
        <w:rPr>
          <w:lang w:val="en-US"/>
        </w:rPr>
        <w:t>References</w:t>
      </w:r>
    </w:p>
    <w:p w14:paraId="362BA024" w14:textId="5BE1564C" w:rsidR="00AC26A9" w:rsidRPr="00FA5C63" w:rsidRDefault="009D671C" w:rsidP="00FA5C63">
      <w:pPr>
        <w:pStyle w:val="ListParagraph"/>
        <w:numPr>
          <w:ilvl w:val="0"/>
          <w:numId w:val="12"/>
        </w:numPr>
        <w:rPr>
          <w:lang w:val="en-US"/>
        </w:rPr>
      </w:pPr>
      <w:r>
        <w:rPr>
          <w:lang w:val="en-US"/>
        </w:rPr>
        <w:t>RP-25</w:t>
      </w:r>
      <w:r w:rsidR="001D5A26">
        <w:rPr>
          <w:lang w:val="en-US"/>
        </w:rPr>
        <w:t>1884</w:t>
      </w:r>
      <w:r w:rsidR="00675A26" w:rsidRPr="00D31AF1">
        <w:rPr>
          <w:lang w:val="en-US"/>
        </w:rPr>
        <w:t xml:space="preserve">, </w:t>
      </w:r>
      <w:r>
        <w:rPr>
          <w:lang w:val="en-US"/>
        </w:rPr>
        <w:t>New SID: Study on</w:t>
      </w:r>
      <w:r w:rsidR="00976CBD" w:rsidRPr="00976CBD">
        <w:rPr>
          <w:lang w:val="en-US"/>
        </w:rPr>
        <w:t xml:space="preserve"> enhancements for solutions for Ambient IoT (Internet of Things) in NR </w:t>
      </w:r>
      <w:proofErr w:type="gramStart"/>
      <w:r w:rsidR="00976CBD" w:rsidRPr="00976CBD">
        <w:rPr>
          <w:lang w:val="en-US"/>
        </w:rPr>
        <w:t>outdoor</w:t>
      </w:r>
      <w:proofErr w:type="gramEnd"/>
      <w:r w:rsidR="00976CBD" w:rsidRPr="00976CBD">
        <w:rPr>
          <w:lang w:val="en-US"/>
        </w:rPr>
        <w:t xml:space="preserve"> for active devices</w:t>
      </w:r>
      <w:r w:rsidR="00675A26" w:rsidRPr="00D31AF1">
        <w:rPr>
          <w:lang w:val="en-US"/>
        </w:rPr>
        <w:t xml:space="preserve">. </w:t>
      </w:r>
    </w:p>
    <w:sectPr w:rsidR="00AC26A9" w:rsidRPr="00FA5C63"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00D51" w14:textId="77777777" w:rsidR="00474086" w:rsidRDefault="00474086">
      <w:r>
        <w:separator/>
      </w:r>
    </w:p>
  </w:endnote>
  <w:endnote w:type="continuationSeparator" w:id="0">
    <w:p w14:paraId="32D15956" w14:textId="77777777" w:rsidR="00474086" w:rsidRDefault="00474086">
      <w:r>
        <w:continuationSeparator/>
      </w:r>
    </w:p>
  </w:endnote>
  <w:endnote w:type="continuationNotice" w:id="1">
    <w:p w14:paraId="1FF353AB" w14:textId="77777777" w:rsidR="00474086" w:rsidRDefault="00474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notTrueType/>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B425" w14:textId="77777777" w:rsidR="00474086" w:rsidRDefault="00474086">
      <w:r>
        <w:separator/>
      </w:r>
    </w:p>
  </w:footnote>
  <w:footnote w:type="continuationSeparator" w:id="0">
    <w:p w14:paraId="010EE941" w14:textId="77777777" w:rsidR="00474086" w:rsidRDefault="00474086">
      <w:r>
        <w:continuationSeparator/>
      </w:r>
    </w:p>
  </w:footnote>
  <w:footnote w:type="continuationNotice" w:id="1">
    <w:p w14:paraId="758BF875" w14:textId="77777777" w:rsidR="00474086" w:rsidRDefault="00474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514342EC"/>
    <w:multiLevelType w:val="hybridMultilevel"/>
    <w:tmpl w:val="22987D4C"/>
    <w:lvl w:ilvl="0" w:tplc="36F48202">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8"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3"/>
  </w:num>
  <w:num w:numId="2" w16cid:durableId="1399550110">
    <w:abstractNumId w:val="14"/>
  </w:num>
  <w:num w:numId="3" w16cid:durableId="1844465085">
    <w:abstractNumId w:val="27"/>
  </w:num>
  <w:num w:numId="4" w16cid:durableId="1089430903">
    <w:abstractNumId w:val="15"/>
  </w:num>
  <w:num w:numId="5" w16cid:durableId="415250413">
    <w:abstractNumId w:val="12"/>
  </w:num>
  <w:num w:numId="6" w16cid:durableId="1745105243">
    <w:abstractNumId w:val="2"/>
  </w:num>
  <w:num w:numId="7" w16cid:durableId="281886597">
    <w:abstractNumId w:val="25"/>
  </w:num>
  <w:num w:numId="8" w16cid:durableId="126827553">
    <w:abstractNumId w:val="10"/>
  </w:num>
  <w:num w:numId="9" w16cid:durableId="1734768043">
    <w:abstractNumId w:val="26"/>
  </w:num>
  <w:num w:numId="10" w16cid:durableId="457798413">
    <w:abstractNumId w:val="24"/>
  </w:num>
  <w:num w:numId="11" w16cid:durableId="1696927724">
    <w:abstractNumId w:val="11"/>
  </w:num>
  <w:num w:numId="12" w16cid:durableId="1357385142">
    <w:abstractNumId w:val="9"/>
  </w:num>
  <w:num w:numId="13" w16cid:durableId="894194636">
    <w:abstractNumId w:val="23"/>
  </w:num>
  <w:num w:numId="14" w16cid:durableId="1874994244">
    <w:abstractNumId w:val="1"/>
  </w:num>
  <w:num w:numId="15" w16cid:durableId="1750037597">
    <w:abstractNumId w:val="8"/>
  </w:num>
  <w:num w:numId="16" w16cid:durableId="1624383406">
    <w:abstractNumId w:val="7"/>
  </w:num>
  <w:num w:numId="17" w16cid:durableId="1952055347">
    <w:abstractNumId w:val="28"/>
  </w:num>
  <w:num w:numId="18" w16cid:durableId="1805734674">
    <w:abstractNumId w:val="4"/>
  </w:num>
  <w:num w:numId="19" w16cid:durableId="669985965">
    <w:abstractNumId w:val="6"/>
  </w:num>
  <w:num w:numId="20" w16cid:durableId="64227017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3"/>
  </w:num>
  <w:num w:numId="23" w16cid:durableId="503474570">
    <w:abstractNumId w:val="20"/>
  </w:num>
  <w:num w:numId="24" w16cid:durableId="10569301">
    <w:abstractNumId w:val="21"/>
  </w:num>
  <w:num w:numId="25" w16cid:durableId="861550973">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8357522">
    <w:abstractNumId w:val="19"/>
  </w:num>
  <w:num w:numId="28" w16cid:durableId="1343358346">
    <w:abstractNumId w:val="17"/>
  </w:num>
  <w:num w:numId="29" w16cid:durableId="144219127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2119955">
    <w:abstractNumId w:val="22"/>
  </w:num>
  <w:num w:numId="31" w16cid:durableId="77760643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0ED"/>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361"/>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44B"/>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716"/>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2C61"/>
    <w:rsid w:val="000E3187"/>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3FD"/>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DAE"/>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89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4D9"/>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1CEB"/>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6F"/>
    <w:rsid w:val="001776E8"/>
    <w:rsid w:val="001776EC"/>
    <w:rsid w:val="00177884"/>
    <w:rsid w:val="001779E5"/>
    <w:rsid w:val="001779F1"/>
    <w:rsid w:val="00177E80"/>
    <w:rsid w:val="001802CA"/>
    <w:rsid w:val="0018034D"/>
    <w:rsid w:val="001807E8"/>
    <w:rsid w:val="00180921"/>
    <w:rsid w:val="0018093D"/>
    <w:rsid w:val="00180B2E"/>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AF"/>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C97"/>
    <w:rsid w:val="001B0DD9"/>
    <w:rsid w:val="001B1053"/>
    <w:rsid w:val="001B1181"/>
    <w:rsid w:val="001B1818"/>
    <w:rsid w:val="001B185B"/>
    <w:rsid w:val="001B195D"/>
    <w:rsid w:val="001B1A86"/>
    <w:rsid w:val="001B1BBC"/>
    <w:rsid w:val="001B228C"/>
    <w:rsid w:val="001B2BF4"/>
    <w:rsid w:val="001B2D04"/>
    <w:rsid w:val="001B2DBD"/>
    <w:rsid w:val="001B31CE"/>
    <w:rsid w:val="001B374F"/>
    <w:rsid w:val="001B37CD"/>
    <w:rsid w:val="001B37DD"/>
    <w:rsid w:val="001B3B32"/>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4CD"/>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EDC"/>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A26"/>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934"/>
    <w:rsid w:val="001E7C8E"/>
    <w:rsid w:val="001F0029"/>
    <w:rsid w:val="001F0156"/>
    <w:rsid w:val="001F02B8"/>
    <w:rsid w:val="001F0383"/>
    <w:rsid w:val="001F0A21"/>
    <w:rsid w:val="001F117C"/>
    <w:rsid w:val="001F140F"/>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18"/>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20F"/>
    <w:rsid w:val="00296397"/>
    <w:rsid w:val="00296D6D"/>
    <w:rsid w:val="00296E1F"/>
    <w:rsid w:val="002970F9"/>
    <w:rsid w:val="00297226"/>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36"/>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20"/>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5DC2"/>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380"/>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32"/>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3F85"/>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B0E"/>
    <w:rsid w:val="00397DA2"/>
    <w:rsid w:val="003A0033"/>
    <w:rsid w:val="003A03FE"/>
    <w:rsid w:val="003A0D4A"/>
    <w:rsid w:val="003A10D1"/>
    <w:rsid w:val="003A114E"/>
    <w:rsid w:val="003A126D"/>
    <w:rsid w:val="003A17D6"/>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B9F"/>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2A"/>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AEB"/>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05"/>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E1"/>
    <w:rsid w:val="004733FF"/>
    <w:rsid w:val="00473834"/>
    <w:rsid w:val="00473B00"/>
    <w:rsid w:val="00473D24"/>
    <w:rsid w:val="00473D37"/>
    <w:rsid w:val="00473F6A"/>
    <w:rsid w:val="00474086"/>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721"/>
    <w:rsid w:val="00476FE9"/>
    <w:rsid w:val="004772C9"/>
    <w:rsid w:val="004773AF"/>
    <w:rsid w:val="00477593"/>
    <w:rsid w:val="0047766B"/>
    <w:rsid w:val="00477674"/>
    <w:rsid w:val="004776F3"/>
    <w:rsid w:val="00477712"/>
    <w:rsid w:val="00477883"/>
    <w:rsid w:val="004778B5"/>
    <w:rsid w:val="00477DCB"/>
    <w:rsid w:val="00477E0F"/>
    <w:rsid w:val="00477F8B"/>
    <w:rsid w:val="00480163"/>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3F"/>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1DAD"/>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E14"/>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35B"/>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7A"/>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57D"/>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6A"/>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A70"/>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714"/>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147"/>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6F8"/>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77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83"/>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8AE"/>
    <w:rsid w:val="00635948"/>
    <w:rsid w:val="00635D4A"/>
    <w:rsid w:val="006361A1"/>
    <w:rsid w:val="006361AF"/>
    <w:rsid w:val="00636296"/>
    <w:rsid w:val="006362A6"/>
    <w:rsid w:val="006364E8"/>
    <w:rsid w:val="00636B9F"/>
    <w:rsid w:val="00636D22"/>
    <w:rsid w:val="00637126"/>
    <w:rsid w:val="0063713A"/>
    <w:rsid w:val="006373EB"/>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33"/>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8C2"/>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19"/>
    <w:rsid w:val="006E21CA"/>
    <w:rsid w:val="006E22A7"/>
    <w:rsid w:val="006E2743"/>
    <w:rsid w:val="006E2CB8"/>
    <w:rsid w:val="006E2F93"/>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2FAF"/>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59D"/>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133"/>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620"/>
    <w:rsid w:val="007557D2"/>
    <w:rsid w:val="00755DD4"/>
    <w:rsid w:val="0075608C"/>
    <w:rsid w:val="007562E9"/>
    <w:rsid w:val="00756480"/>
    <w:rsid w:val="00756547"/>
    <w:rsid w:val="007567B8"/>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E5"/>
    <w:rsid w:val="00764E8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8C2"/>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3AE"/>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586"/>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98"/>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121"/>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8E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B73"/>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637"/>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BF4"/>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03D"/>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4C0"/>
    <w:rsid w:val="00856CAE"/>
    <w:rsid w:val="00856CDA"/>
    <w:rsid w:val="00857C32"/>
    <w:rsid w:val="00857F67"/>
    <w:rsid w:val="008600DB"/>
    <w:rsid w:val="00860200"/>
    <w:rsid w:val="0086031E"/>
    <w:rsid w:val="00860479"/>
    <w:rsid w:val="0086053A"/>
    <w:rsid w:val="00860A90"/>
    <w:rsid w:val="00860B8F"/>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6F7"/>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C5A"/>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01C"/>
    <w:rsid w:val="008A216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1E"/>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9DA"/>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47"/>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82D"/>
    <w:rsid w:val="00945AD4"/>
    <w:rsid w:val="00945BFA"/>
    <w:rsid w:val="00946180"/>
    <w:rsid w:val="009462F5"/>
    <w:rsid w:val="00946470"/>
    <w:rsid w:val="00946568"/>
    <w:rsid w:val="009466DE"/>
    <w:rsid w:val="009467EE"/>
    <w:rsid w:val="00946A3F"/>
    <w:rsid w:val="00946C56"/>
    <w:rsid w:val="00946DAA"/>
    <w:rsid w:val="00946DE8"/>
    <w:rsid w:val="009470CA"/>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06"/>
    <w:rsid w:val="009846DF"/>
    <w:rsid w:val="0098492B"/>
    <w:rsid w:val="00984E48"/>
    <w:rsid w:val="00984E9B"/>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D46"/>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0FF5"/>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6A7"/>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073D0"/>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3CD"/>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81"/>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2EC9"/>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6FD"/>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AEB"/>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64"/>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A25"/>
    <w:rsid w:val="00AC3D08"/>
    <w:rsid w:val="00AC3D34"/>
    <w:rsid w:val="00AC3F28"/>
    <w:rsid w:val="00AC410B"/>
    <w:rsid w:val="00AC4685"/>
    <w:rsid w:val="00AC46BB"/>
    <w:rsid w:val="00AC4700"/>
    <w:rsid w:val="00AC47F5"/>
    <w:rsid w:val="00AC485D"/>
    <w:rsid w:val="00AC4AE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4B0"/>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AFC"/>
    <w:rsid w:val="00B17C8E"/>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A0"/>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905"/>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2F62"/>
    <w:rsid w:val="00B43041"/>
    <w:rsid w:val="00B43667"/>
    <w:rsid w:val="00B436E1"/>
    <w:rsid w:val="00B43938"/>
    <w:rsid w:val="00B43A07"/>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902"/>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44B"/>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5B7"/>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4F3"/>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92B"/>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5EAF"/>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0"/>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4EEA"/>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60"/>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21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CFD"/>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3E4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4E1"/>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52"/>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5B6"/>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DFC"/>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3A"/>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CD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15"/>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03"/>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34"/>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840"/>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0E1E"/>
    <w:rsid w:val="00E50EB5"/>
    <w:rsid w:val="00E51098"/>
    <w:rsid w:val="00E51205"/>
    <w:rsid w:val="00E51477"/>
    <w:rsid w:val="00E51A05"/>
    <w:rsid w:val="00E51A46"/>
    <w:rsid w:val="00E51AFB"/>
    <w:rsid w:val="00E51CE8"/>
    <w:rsid w:val="00E52E21"/>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B59"/>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4E"/>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C5"/>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C"/>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2B6"/>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4A3"/>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07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477"/>
    <w:rsid w:val="00F22A01"/>
    <w:rsid w:val="00F22CE5"/>
    <w:rsid w:val="00F22D7B"/>
    <w:rsid w:val="00F230AC"/>
    <w:rsid w:val="00F2312A"/>
    <w:rsid w:val="00F2354F"/>
    <w:rsid w:val="00F235C7"/>
    <w:rsid w:val="00F236DF"/>
    <w:rsid w:val="00F23DBC"/>
    <w:rsid w:val="00F23DCB"/>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812"/>
    <w:rsid w:val="00F33D3E"/>
    <w:rsid w:val="00F3433D"/>
    <w:rsid w:val="00F34603"/>
    <w:rsid w:val="00F3493B"/>
    <w:rsid w:val="00F34A0B"/>
    <w:rsid w:val="00F34DEA"/>
    <w:rsid w:val="00F34FFE"/>
    <w:rsid w:val="00F3536C"/>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B12"/>
    <w:rsid w:val="00F43C35"/>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9F"/>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2E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07"/>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A1"/>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B7"/>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95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54B67A6D-8156-4B64-9E1D-3C22F7445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13013218">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670791">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59188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79710466">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0276649">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4099044">
      <w:bodyDiv w:val="1"/>
      <w:marLeft w:val="0"/>
      <w:marRight w:val="0"/>
      <w:marTop w:val="0"/>
      <w:marBottom w:val="0"/>
      <w:divBdr>
        <w:top w:val="none" w:sz="0" w:space="0" w:color="auto"/>
        <w:left w:val="none" w:sz="0" w:space="0" w:color="auto"/>
        <w:bottom w:val="none" w:sz="0" w:space="0" w:color="auto"/>
        <w:right w:val="none" w:sz="0" w:space="0" w:color="auto"/>
      </w:divBdr>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0</TotalTime>
  <Pages>5</Pages>
  <Words>2552</Words>
  <Characters>13300</Characters>
  <Application>Microsoft Office Word</Application>
  <DocSecurity>0</DocSecurity>
  <Lines>207</Lines>
  <Paragraphs>124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2</cp:revision>
  <cp:lastPrinted>2019-05-01T23:45:00Z</cp:lastPrinted>
  <dcterms:created xsi:type="dcterms:W3CDTF">2025-10-03T14:24:00Z</dcterms:created>
  <dcterms:modified xsi:type="dcterms:W3CDTF">2025-10-03T14:24:00Z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